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5FB44C" w14:textId="3FB5775F" w:rsidR="00122F56" w:rsidRDefault="00122F56" w:rsidP="00122F56">
      <w:pPr>
        <w:jc w:val="center"/>
        <w:rPr>
          <w:b/>
          <w:lang w:val="en-IN"/>
        </w:rPr>
      </w:pPr>
      <w:bookmarkStart w:id="0" w:name="_GoBack"/>
      <w:bookmarkEnd w:id="0"/>
      <w:r w:rsidRPr="00276B91">
        <w:rPr>
          <w:b/>
          <w:lang w:val="en-IN"/>
        </w:rPr>
        <w:t>PART D</w:t>
      </w:r>
    </w:p>
    <w:p w14:paraId="2FB1437E" w14:textId="77777777" w:rsidR="006A4171" w:rsidRPr="00276B91" w:rsidRDefault="006A4171" w:rsidP="00122F56">
      <w:pPr>
        <w:jc w:val="center"/>
        <w:rPr>
          <w:b/>
          <w:lang w:val="en-IN"/>
        </w:rPr>
      </w:pPr>
    </w:p>
    <w:p w14:paraId="265FB44D" w14:textId="77777777" w:rsidR="00122F56" w:rsidRPr="00276B91" w:rsidRDefault="00122F56" w:rsidP="00122F56">
      <w:pPr>
        <w:jc w:val="center"/>
        <w:rPr>
          <w:b/>
          <w:lang w:val="en-IN"/>
        </w:rPr>
      </w:pPr>
      <w:r w:rsidRPr="00276B91">
        <w:rPr>
          <w:b/>
          <w:lang w:val="en-IN"/>
        </w:rPr>
        <w:t>REPORTS</w:t>
      </w:r>
    </w:p>
    <w:p w14:paraId="265FB44E" w14:textId="77777777" w:rsidR="00122F56" w:rsidRPr="00276B91" w:rsidRDefault="00122F56" w:rsidP="00122F56">
      <w:pPr>
        <w:jc w:val="both"/>
        <w:rPr>
          <w:b/>
          <w:lang w:val="en-IN"/>
        </w:rPr>
      </w:pPr>
    </w:p>
    <w:p w14:paraId="6FC2B69B" w14:textId="77777777" w:rsidR="00BB511E" w:rsidRDefault="0005776D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r w:rsidRPr="00276B91">
        <w:rPr>
          <w:b/>
          <w:lang w:val="en-IN"/>
        </w:rPr>
        <w:fldChar w:fldCharType="begin"/>
      </w:r>
      <w:r w:rsidR="00141CB6" w:rsidRPr="00276B91">
        <w:rPr>
          <w:b/>
          <w:lang w:val="en-IN"/>
        </w:rPr>
        <w:instrText xml:space="preserve"> TOC \o "1-3" \n \h \z \u </w:instrText>
      </w:r>
      <w:r w:rsidRPr="00276B91">
        <w:rPr>
          <w:b/>
          <w:lang w:val="en-IN"/>
        </w:rPr>
        <w:fldChar w:fldCharType="separate"/>
      </w:r>
      <w:hyperlink w:anchor="_Toc55570290" w:history="1">
        <w:r w:rsidR="00BB511E" w:rsidRPr="00C00B52">
          <w:rPr>
            <w:rStyle w:val="Hyperlink"/>
            <w:noProof/>
          </w:rPr>
          <w:t>1.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Security wise Demat Delivery Statement (DFDS)</w:t>
        </w:r>
      </w:hyperlink>
    </w:p>
    <w:p w14:paraId="1BE4537E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291" w:history="1">
        <w:r w:rsidR="00BB511E" w:rsidRPr="00C00B52">
          <w:rPr>
            <w:rStyle w:val="Hyperlink"/>
            <w:noProof/>
          </w:rPr>
          <w:t>2.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Security Wise Demat Receipt Statement (DFRS)</w:t>
        </w:r>
      </w:hyperlink>
    </w:p>
    <w:p w14:paraId="2163D3EE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292" w:history="1">
        <w:r w:rsidR="00BB511E" w:rsidRPr="00C00B52">
          <w:rPr>
            <w:rStyle w:val="Hyperlink"/>
            <w:noProof/>
          </w:rPr>
          <w:t>3.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Client Allocation Details (CADT)</w:t>
        </w:r>
      </w:hyperlink>
    </w:p>
    <w:p w14:paraId="0DC60C0F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293" w:history="1">
        <w:r w:rsidR="00BB511E" w:rsidRPr="00C00B52">
          <w:rPr>
            <w:rStyle w:val="Hyperlink"/>
            <w:noProof/>
          </w:rPr>
          <w:t>4.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Deliveries Report (DLVR)</w:t>
        </w:r>
      </w:hyperlink>
    </w:p>
    <w:p w14:paraId="01C95094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294" w:history="1">
        <w:r w:rsidR="00BB511E" w:rsidRPr="00C00B52">
          <w:rPr>
            <w:rStyle w:val="Hyperlink"/>
            <w:noProof/>
          </w:rPr>
          <w:t>5.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Security Shortages Report (SHRT)</w:t>
        </w:r>
      </w:hyperlink>
    </w:p>
    <w:p w14:paraId="2324E8ED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295" w:history="1">
        <w:r w:rsidR="00BB511E" w:rsidRPr="00C00B52">
          <w:rPr>
            <w:rStyle w:val="Hyperlink"/>
            <w:noProof/>
          </w:rPr>
          <w:t>6.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Daily Obligation Report (DOBG)</w:t>
        </w:r>
      </w:hyperlink>
    </w:p>
    <w:p w14:paraId="5A08978D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296" w:history="1">
        <w:r w:rsidR="00BB511E" w:rsidRPr="00C00B52">
          <w:rPr>
            <w:rStyle w:val="Hyperlink"/>
            <w:noProof/>
          </w:rPr>
          <w:t>7.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Detailed Daily Obligation Report (DDOBG)</w:t>
        </w:r>
      </w:hyperlink>
    </w:p>
    <w:p w14:paraId="16AAE9B2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297" w:history="1">
        <w:r w:rsidR="00BB511E" w:rsidRPr="00C00B52">
          <w:rPr>
            <w:rStyle w:val="Hyperlink"/>
            <w:noProof/>
          </w:rPr>
          <w:t>8.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Final Obligation Report (FOBG)</w:t>
        </w:r>
      </w:hyperlink>
    </w:p>
    <w:p w14:paraId="35D4139A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298" w:history="1">
        <w:r w:rsidR="00BB511E" w:rsidRPr="00C00B52">
          <w:rPr>
            <w:rStyle w:val="Hyperlink"/>
            <w:noProof/>
          </w:rPr>
          <w:t>9.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Net Daily Obligation Report (NDOBG)</w:t>
        </w:r>
      </w:hyperlink>
    </w:p>
    <w:p w14:paraId="2400CECB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299" w:history="1">
        <w:r w:rsidR="00BB511E" w:rsidRPr="00C00B52">
          <w:rPr>
            <w:rStyle w:val="Hyperlink"/>
            <w:noProof/>
          </w:rPr>
          <w:t>10.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Net Final Obligation Report (NFOBG)</w:t>
        </w:r>
      </w:hyperlink>
    </w:p>
    <w:p w14:paraId="4E09FF09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00" w:history="1">
        <w:r w:rsidR="00BB511E" w:rsidRPr="00C00B52">
          <w:rPr>
            <w:rStyle w:val="Hyperlink"/>
            <w:noProof/>
          </w:rPr>
          <w:t>11.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Detailed Final Obligation Report (DFOBG)</w:t>
        </w:r>
      </w:hyperlink>
    </w:p>
    <w:p w14:paraId="7089EC6F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01" w:history="1">
        <w:r w:rsidR="00BB511E" w:rsidRPr="00C00B52">
          <w:rPr>
            <w:rStyle w:val="Hyperlink"/>
            <w:noProof/>
          </w:rPr>
          <w:t>12.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Daily Funds Statement (DFND)</w:t>
        </w:r>
      </w:hyperlink>
    </w:p>
    <w:p w14:paraId="76405B4D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02" w:history="1">
        <w:r w:rsidR="00BB511E" w:rsidRPr="00C00B52">
          <w:rPr>
            <w:rStyle w:val="Hyperlink"/>
            <w:noProof/>
          </w:rPr>
          <w:t>13.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Bank Summary Report (DFNS)</w:t>
        </w:r>
      </w:hyperlink>
    </w:p>
    <w:p w14:paraId="1DFB9847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03" w:history="1">
        <w:r w:rsidR="00BB511E" w:rsidRPr="00C00B52">
          <w:rPr>
            <w:rStyle w:val="Hyperlink"/>
            <w:noProof/>
          </w:rPr>
          <w:t>14.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Auctions Square off Debit/ Credit Report (ASQR)</w:t>
        </w:r>
      </w:hyperlink>
    </w:p>
    <w:p w14:paraId="580DA6A5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04" w:history="1">
        <w:r w:rsidR="00BB511E" w:rsidRPr="00C00B52">
          <w:rPr>
            <w:rStyle w:val="Hyperlink"/>
            <w:noProof/>
          </w:rPr>
          <w:t>15.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Auction Difference Report (ADIF)</w:t>
        </w:r>
      </w:hyperlink>
    </w:p>
    <w:p w14:paraId="1EBEF364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05" w:history="1">
        <w:r w:rsidR="00BB511E" w:rsidRPr="00C00B52">
          <w:rPr>
            <w:rStyle w:val="Hyperlink"/>
            <w:noProof/>
          </w:rPr>
          <w:t>16.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Security Master</w:t>
        </w:r>
      </w:hyperlink>
    </w:p>
    <w:p w14:paraId="1E8C08F0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06" w:history="1">
        <w:r w:rsidR="00BB511E" w:rsidRPr="00C00B52">
          <w:rPr>
            <w:rStyle w:val="Hyperlink"/>
            <w:noProof/>
          </w:rPr>
          <w:t>17.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Corporate Action Report</w:t>
        </w:r>
      </w:hyperlink>
    </w:p>
    <w:p w14:paraId="7D3FAF35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07" w:history="1">
        <w:r w:rsidR="00BB511E" w:rsidRPr="00C00B52">
          <w:rPr>
            <w:rStyle w:val="Hyperlink"/>
            <w:noProof/>
          </w:rPr>
          <w:t>18.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Corporate Action WEEKLY Report</w:t>
        </w:r>
      </w:hyperlink>
    </w:p>
    <w:p w14:paraId="0F318429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08" w:history="1">
        <w:r w:rsidR="00BB511E" w:rsidRPr="00C00B52">
          <w:rPr>
            <w:rStyle w:val="Hyperlink"/>
            <w:noProof/>
          </w:rPr>
          <w:t>19.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Settlement Calendar</w:t>
        </w:r>
      </w:hyperlink>
    </w:p>
    <w:p w14:paraId="79A7CEC4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09" w:history="1">
        <w:r w:rsidR="00BB511E" w:rsidRPr="00C00B52">
          <w:rPr>
            <w:rStyle w:val="Hyperlink"/>
            <w:noProof/>
          </w:rPr>
          <w:t>20.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Report for list of securities on which STT is not applicable</w:t>
        </w:r>
      </w:hyperlink>
    </w:p>
    <w:p w14:paraId="35B4260C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10" w:history="1">
        <w:r w:rsidR="00BB511E" w:rsidRPr="00C00B52">
          <w:rPr>
            <w:rStyle w:val="Hyperlink"/>
            <w:noProof/>
          </w:rPr>
          <w:t>21.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Report for list of Equity Oriented Funds on which prescribed STT is applicable</w:t>
        </w:r>
      </w:hyperlink>
    </w:p>
    <w:p w14:paraId="5B24631D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11" w:history="1">
        <w:r w:rsidR="00BB511E" w:rsidRPr="00C00B52">
          <w:rPr>
            <w:rStyle w:val="Hyperlink"/>
            <w:noProof/>
          </w:rPr>
          <w:t>22.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Custodian Trades Report (CUSTRD)</w:t>
        </w:r>
      </w:hyperlink>
    </w:p>
    <w:p w14:paraId="1DFB37B0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12" w:history="1">
        <w:r w:rsidR="00BB511E" w:rsidRPr="00C00B52">
          <w:rPr>
            <w:rStyle w:val="Hyperlink"/>
            <w:noProof/>
          </w:rPr>
          <w:t>23.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Order Confirmation Report for custodian (ORDC)</w:t>
        </w:r>
      </w:hyperlink>
    </w:p>
    <w:p w14:paraId="499420D8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13" w:history="1">
        <w:r w:rsidR="00BB511E" w:rsidRPr="00C00B52">
          <w:rPr>
            <w:rStyle w:val="Hyperlink"/>
            <w:noProof/>
          </w:rPr>
          <w:t>24.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Trades Report (TRD)</w:t>
        </w:r>
      </w:hyperlink>
    </w:p>
    <w:p w14:paraId="52BCEA5D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14" w:history="1">
        <w:r w:rsidR="00BB511E" w:rsidRPr="00C00B52">
          <w:rPr>
            <w:rStyle w:val="Hyperlink"/>
            <w:noProof/>
          </w:rPr>
          <w:t>25.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Report for OFS trades (OFS_TRD)</w:t>
        </w:r>
      </w:hyperlink>
    </w:p>
    <w:p w14:paraId="3477E134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15" w:history="1">
        <w:r w:rsidR="00BB511E" w:rsidRPr="00C00B52">
          <w:rPr>
            <w:rStyle w:val="Hyperlink"/>
            <w:noProof/>
          </w:rPr>
          <w:t>26.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Securities Transaction Tax Report (mwst)</w:t>
        </w:r>
      </w:hyperlink>
    </w:p>
    <w:p w14:paraId="7607658C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16" w:history="1">
        <w:r w:rsidR="00BB511E" w:rsidRPr="00C00B52">
          <w:rPr>
            <w:rStyle w:val="Hyperlink"/>
            <w:noProof/>
          </w:rPr>
          <w:t>27.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STAMP DUTY Report (mwst)</w:t>
        </w:r>
      </w:hyperlink>
    </w:p>
    <w:p w14:paraId="14CFAE03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17" w:history="1">
        <w:r w:rsidR="00BB511E" w:rsidRPr="00C00B52">
          <w:rPr>
            <w:rStyle w:val="Hyperlink"/>
            <w:noProof/>
          </w:rPr>
          <w:t>28.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Order Status Report for OFS (ORDER_OFS)</w:t>
        </w:r>
      </w:hyperlink>
    </w:p>
    <w:p w14:paraId="7E537031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18" w:history="1">
        <w:r w:rsidR="00BB511E" w:rsidRPr="00C00B52">
          <w:rPr>
            <w:rStyle w:val="Hyperlink"/>
            <w:noProof/>
          </w:rPr>
          <w:t>29.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Consolidated Margin Report (MG01)</w:t>
        </w:r>
      </w:hyperlink>
    </w:p>
    <w:p w14:paraId="62041676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19" w:history="1">
        <w:r w:rsidR="00BB511E" w:rsidRPr="00C00B52">
          <w:rPr>
            <w:rStyle w:val="Hyperlink"/>
            <w:noProof/>
          </w:rPr>
          <w:t>30.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Detail Margin Report (MG02)</w:t>
        </w:r>
      </w:hyperlink>
    </w:p>
    <w:p w14:paraId="51DEA713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20" w:history="1">
        <w:r w:rsidR="00BB511E" w:rsidRPr="00C00B52">
          <w:rPr>
            <w:rStyle w:val="Hyperlink"/>
            <w:noProof/>
          </w:rPr>
          <w:t>31.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Detailed margin file for Clearing Member/Custodian (MG12)</w:t>
        </w:r>
      </w:hyperlink>
    </w:p>
    <w:p w14:paraId="65BC678E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21" w:history="1">
        <w:r w:rsidR="00BB511E" w:rsidRPr="00C00B52">
          <w:rPr>
            <w:rStyle w:val="Hyperlink"/>
            <w:noProof/>
          </w:rPr>
          <w:t>32.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Detailed margin file for Trading Member (MG13)</w:t>
        </w:r>
      </w:hyperlink>
    </w:p>
    <w:p w14:paraId="07DDA2C2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22" w:history="1">
        <w:r w:rsidR="00BB511E" w:rsidRPr="00C00B52">
          <w:rPr>
            <w:rStyle w:val="Hyperlink"/>
            <w:noProof/>
          </w:rPr>
          <w:t>33.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Detailed margin file for Clearing Member/Custodian (MG18)</w:t>
        </w:r>
      </w:hyperlink>
    </w:p>
    <w:p w14:paraId="5CB99CBB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23" w:history="1">
        <w:r w:rsidR="00BB511E" w:rsidRPr="00C00B52">
          <w:rPr>
            <w:rStyle w:val="Hyperlink"/>
            <w:noProof/>
          </w:rPr>
          <w:t>34.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VAR Margin File (VAR)</w:t>
        </w:r>
      </w:hyperlink>
    </w:p>
    <w:p w14:paraId="57BE8ADF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24" w:history="1">
        <w:r w:rsidR="00BB511E" w:rsidRPr="00C00B52">
          <w:rPr>
            <w:rStyle w:val="Hyperlink"/>
            <w:noProof/>
          </w:rPr>
          <w:t>35.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  <w:kern w:val="24"/>
          </w:rPr>
          <w:t>Securities category file (CATG)</w:t>
        </w:r>
      </w:hyperlink>
    </w:p>
    <w:p w14:paraId="43E27E27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25" w:history="1">
        <w:r w:rsidR="00BB511E" w:rsidRPr="00C00B52">
          <w:rPr>
            <w:rStyle w:val="Hyperlink"/>
            <w:noProof/>
          </w:rPr>
          <w:t>36.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Cross margin benefit and off-setting positions report (XM01)</w:t>
        </w:r>
      </w:hyperlink>
    </w:p>
    <w:p w14:paraId="630E82A5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26" w:history="1">
        <w:r w:rsidR="00BB511E" w:rsidRPr="00C00B52">
          <w:rPr>
            <w:rStyle w:val="Hyperlink"/>
            <w:noProof/>
          </w:rPr>
          <w:t>37.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Details of Collaterals submitted by Clearing Member (MG05)</w:t>
        </w:r>
      </w:hyperlink>
    </w:p>
    <w:p w14:paraId="3EB6E409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27" w:history="1">
        <w:r w:rsidR="00BB511E" w:rsidRPr="00C00B52">
          <w:rPr>
            <w:rStyle w:val="Hyperlink"/>
            <w:noProof/>
          </w:rPr>
          <w:t>38.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Security Details Report (SEC PLEDGE)</w:t>
        </w:r>
      </w:hyperlink>
    </w:p>
    <w:p w14:paraId="0956FCEC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28" w:history="1">
        <w:r w:rsidR="00BB511E" w:rsidRPr="00C00B52">
          <w:rPr>
            <w:rStyle w:val="Hyperlink"/>
            <w:noProof/>
          </w:rPr>
          <w:t>39.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Security Release Report (SEC REL)</w:t>
        </w:r>
      </w:hyperlink>
    </w:p>
    <w:p w14:paraId="6931A06E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29" w:history="1">
        <w:r w:rsidR="00BB511E" w:rsidRPr="00C00B52">
          <w:rPr>
            <w:rStyle w:val="Hyperlink"/>
            <w:noProof/>
          </w:rPr>
          <w:t>40.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Client Collateral Benefit for Trading Member (CC01)</w:t>
        </w:r>
      </w:hyperlink>
    </w:p>
    <w:p w14:paraId="2FE48CBB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30" w:history="1">
        <w:r w:rsidR="00BB511E" w:rsidRPr="00C00B52">
          <w:rPr>
            <w:rStyle w:val="Hyperlink"/>
            <w:noProof/>
          </w:rPr>
          <w:t>41.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Client Collateral Benefit for Trading Member (CC02)</w:t>
        </w:r>
      </w:hyperlink>
    </w:p>
    <w:p w14:paraId="6DF7A391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33" w:history="1">
        <w:r w:rsidR="00BB511E" w:rsidRPr="00C00B52">
          <w:rPr>
            <w:rStyle w:val="Hyperlink"/>
            <w:noProof/>
          </w:rPr>
          <w:t>42.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Security wise Demat Delivery Statement (DFDS)</w:t>
        </w:r>
      </w:hyperlink>
    </w:p>
    <w:p w14:paraId="504AF660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34" w:history="1">
        <w:r w:rsidR="00BB511E" w:rsidRPr="00C00B52">
          <w:rPr>
            <w:rStyle w:val="Hyperlink"/>
            <w:noProof/>
          </w:rPr>
          <w:t>43.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Security Wise Demat Receipt Statement (DFRS)</w:t>
        </w:r>
      </w:hyperlink>
    </w:p>
    <w:p w14:paraId="66DA8EB9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35" w:history="1">
        <w:r w:rsidR="00BB511E" w:rsidRPr="00C00B52">
          <w:rPr>
            <w:rStyle w:val="Hyperlink"/>
            <w:noProof/>
          </w:rPr>
          <w:t>44.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Client Allocation Details (CADT)</w:t>
        </w:r>
      </w:hyperlink>
    </w:p>
    <w:p w14:paraId="69A244D8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36" w:history="1">
        <w:r w:rsidR="00BB511E" w:rsidRPr="00C00B52">
          <w:rPr>
            <w:rStyle w:val="Hyperlink"/>
            <w:noProof/>
          </w:rPr>
          <w:t>45.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Applicable Symbol File</w:t>
        </w:r>
      </w:hyperlink>
    </w:p>
    <w:p w14:paraId="1137F30E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37" w:history="1">
        <w:r w:rsidR="00BB511E" w:rsidRPr="00C00B52">
          <w:rPr>
            <w:rStyle w:val="Hyperlink"/>
            <w:noProof/>
          </w:rPr>
          <w:t>46.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Symbol Series Mapping</w:t>
        </w:r>
      </w:hyperlink>
    </w:p>
    <w:p w14:paraId="2A7418BC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38" w:history="1">
        <w:r w:rsidR="00BB511E" w:rsidRPr="00C00B52">
          <w:rPr>
            <w:rStyle w:val="Hyperlink"/>
            <w:noProof/>
          </w:rPr>
          <w:t>47.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Settlement Calendar Mapping</w:t>
        </w:r>
      </w:hyperlink>
    </w:p>
    <w:p w14:paraId="42E5A410" w14:textId="77777777" w:rsidR="00BB511E" w:rsidRDefault="00900A6B" w:rsidP="00612717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5570339" w:history="1">
        <w:r w:rsidR="00BB511E" w:rsidRPr="00C00B52">
          <w:rPr>
            <w:rStyle w:val="Hyperlink"/>
            <w:noProof/>
          </w:rPr>
          <w:t>48.</w:t>
        </w:r>
        <w:r w:rsidR="00BB511E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BB511E" w:rsidRPr="00C00B52">
          <w:rPr>
            <w:rStyle w:val="Hyperlink"/>
            <w:noProof/>
          </w:rPr>
          <w:t>Cash Market MTM prices</w:t>
        </w:r>
      </w:hyperlink>
    </w:p>
    <w:p w14:paraId="265FB479" w14:textId="45C9FF7F" w:rsidR="00612717" w:rsidRDefault="0005776D" w:rsidP="00612717">
      <w:pPr>
        <w:pStyle w:val="TOC1"/>
        <w:rPr>
          <w:lang w:val="en-IN"/>
        </w:rPr>
      </w:pPr>
      <w:r w:rsidRPr="00276B91">
        <w:rPr>
          <w:lang w:val="en-IN"/>
        </w:rPr>
        <w:fldChar w:fldCharType="end"/>
      </w:r>
    </w:p>
    <w:p w14:paraId="715B8C51" w14:textId="77777777" w:rsidR="00612717" w:rsidRDefault="00612717">
      <w:pPr>
        <w:autoSpaceDN/>
        <w:spacing w:after="200" w:line="276" w:lineRule="auto"/>
        <w:rPr>
          <w:b/>
          <w:lang w:val="en-IN"/>
        </w:rPr>
      </w:pPr>
      <w:r>
        <w:rPr>
          <w:b/>
          <w:lang w:val="en-IN"/>
        </w:rPr>
        <w:br w:type="page"/>
      </w:r>
    </w:p>
    <w:p w14:paraId="3018E305" w14:textId="77777777" w:rsidR="002B0819" w:rsidRPr="00276B91" w:rsidRDefault="002B0819" w:rsidP="00612717">
      <w:pPr>
        <w:pStyle w:val="TOC1"/>
      </w:pPr>
    </w:p>
    <w:p w14:paraId="265FB47A" w14:textId="77777777" w:rsidR="00122F56" w:rsidRPr="00276B91" w:rsidRDefault="00122F56" w:rsidP="00141CB6">
      <w:pPr>
        <w:pStyle w:val="Heading1"/>
        <w:rPr>
          <w:szCs w:val="24"/>
        </w:rPr>
      </w:pPr>
      <w:bookmarkStart w:id="1" w:name="_Toc55570290"/>
      <w:r w:rsidRPr="00276B91">
        <w:rPr>
          <w:szCs w:val="24"/>
        </w:rPr>
        <w:t>Security wise Demat Delivery Statement</w:t>
      </w:r>
      <w:r w:rsidR="00123A49" w:rsidRPr="00276B91">
        <w:rPr>
          <w:szCs w:val="24"/>
        </w:rPr>
        <w:t xml:space="preserve"> (DFDS)</w:t>
      </w:r>
      <w:bookmarkEnd w:id="1"/>
    </w:p>
    <w:p w14:paraId="265FB47B" w14:textId="77777777" w:rsidR="001E3781" w:rsidRPr="000C3509" w:rsidRDefault="001E3781" w:rsidP="00122F56">
      <w:pPr>
        <w:jc w:val="both"/>
        <w:rPr>
          <w:i/>
          <w:sz w:val="6"/>
          <w:szCs w:val="6"/>
          <w:lang w:val="en-IN"/>
        </w:rPr>
      </w:pPr>
    </w:p>
    <w:p w14:paraId="265FB47C" w14:textId="77777777" w:rsidR="00122F56" w:rsidRPr="00276B91" w:rsidRDefault="00122F56" w:rsidP="00122F56">
      <w:pPr>
        <w:jc w:val="both"/>
        <w:rPr>
          <w:i/>
          <w:lang w:val="en-IN"/>
        </w:rPr>
      </w:pPr>
      <w:r w:rsidRPr="00276B91">
        <w:rPr>
          <w:i/>
          <w:lang w:val="en-IN"/>
        </w:rPr>
        <w:t>File Name – C_DFDS_memcode_DDMMYYYY.csv</w:t>
      </w:r>
    </w:p>
    <w:p w14:paraId="265FB47D" w14:textId="77777777"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i/>
          <w:lang w:val="en-IN"/>
        </w:rPr>
        <w:t xml:space="preserve">File Location - </w:t>
      </w:r>
      <w:r w:rsidRPr="00276B91">
        <w:rPr>
          <w:i/>
          <w:color w:val="000000"/>
        </w:rPr>
        <w:t>Members Folder/Reports</w:t>
      </w:r>
    </w:p>
    <w:p w14:paraId="265FB47E" w14:textId="77777777"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b/>
          <w:color w:val="000000"/>
        </w:rPr>
        <w:t>Header Record</w:t>
      </w:r>
    </w:p>
    <w:p w14:paraId="265FB47F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(01)</w:t>
      </w:r>
    </w:p>
    <w:p w14:paraId="265FB480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File Type</w:t>
      </w:r>
    </w:p>
    <w:p w14:paraId="265FB481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Type</w:t>
      </w:r>
    </w:p>
    <w:p w14:paraId="265FB482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Code</w:t>
      </w:r>
    </w:p>
    <w:p w14:paraId="265FB483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Date (YYYYMMDD)</w:t>
      </w:r>
    </w:p>
    <w:p w14:paraId="265FB484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Number of Records</w:t>
      </w:r>
    </w:p>
    <w:p w14:paraId="265FB485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Quantity</w:t>
      </w:r>
    </w:p>
    <w:p w14:paraId="265FB486" w14:textId="77777777"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b/>
          <w:color w:val="000000"/>
        </w:rPr>
        <w:t>Detailed Record</w:t>
      </w:r>
    </w:p>
    <w:p w14:paraId="265FB487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(10)</w:t>
      </w:r>
    </w:p>
    <w:p w14:paraId="265FB488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Type</w:t>
      </w:r>
    </w:p>
    <w:p w14:paraId="265FB489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No</w:t>
      </w:r>
    </w:p>
    <w:p w14:paraId="265FB48A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Delivery Type</w:t>
      </w:r>
    </w:p>
    <w:p w14:paraId="265FB48B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Symbol</w:t>
      </w:r>
    </w:p>
    <w:p w14:paraId="265FB48C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Series</w:t>
      </w:r>
    </w:p>
    <w:p w14:paraId="265FB48D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ISIN</w:t>
      </w:r>
    </w:p>
    <w:p w14:paraId="265FB48E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Quantity Delivered</w:t>
      </w:r>
    </w:p>
    <w:p w14:paraId="265FB48F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Depository</w:t>
      </w:r>
    </w:p>
    <w:p w14:paraId="265FB490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Transaction No</w:t>
      </w:r>
    </w:p>
    <w:p w14:paraId="265FB491" w14:textId="77777777" w:rsidR="00122F56" w:rsidRPr="000C3509" w:rsidRDefault="00122F56" w:rsidP="00122F56">
      <w:pPr>
        <w:jc w:val="both"/>
        <w:rPr>
          <w:color w:val="000000"/>
          <w:sz w:val="18"/>
          <w:szCs w:val="18"/>
        </w:rPr>
      </w:pPr>
    </w:p>
    <w:p w14:paraId="265FB492" w14:textId="77777777" w:rsidR="00122F56" w:rsidRPr="00276B91" w:rsidRDefault="00122F56" w:rsidP="00141CB6">
      <w:pPr>
        <w:pStyle w:val="Heading1"/>
        <w:rPr>
          <w:szCs w:val="24"/>
        </w:rPr>
      </w:pPr>
      <w:bookmarkStart w:id="2" w:name="_Toc55570291"/>
      <w:r w:rsidRPr="00276B91">
        <w:rPr>
          <w:szCs w:val="24"/>
        </w:rPr>
        <w:t>Security Wise Demat Receipt Statement</w:t>
      </w:r>
      <w:r w:rsidR="00123A49" w:rsidRPr="00276B91">
        <w:rPr>
          <w:szCs w:val="24"/>
        </w:rPr>
        <w:t xml:space="preserve"> (DFRS)</w:t>
      </w:r>
      <w:bookmarkEnd w:id="2"/>
    </w:p>
    <w:p w14:paraId="265FB493" w14:textId="77777777" w:rsidR="00122F56" w:rsidRPr="00276B91" w:rsidRDefault="00122F56" w:rsidP="00122F56">
      <w:pPr>
        <w:jc w:val="both"/>
        <w:rPr>
          <w:i/>
          <w:lang w:val="en-IN"/>
        </w:rPr>
      </w:pPr>
      <w:r w:rsidRPr="00276B91">
        <w:rPr>
          <w:i/>
          <w:lang w:val="en-IN"/>
        </w:rPr>
        <w:t>File Name – C_DFRS_memcode_DDMMYYYY.csv</w:t>
      </w:r>
    </w:p>
    <w:p w14:paraId="265FB494" w14:textId="77777777" w:rsidR="00122F56" w:rsidRPr="00276B91" w:rsidRDefault="00122F56" w:rsidP="00122F56">
      <w:pPr>
        <w:jc w:val="both"/>
        <w:rPr>
          <w:i/>
          <w:color w:val="000000"/>
        </w:rPr>
      </w:pPr>
      <w:r w:rsidRPr="00276B91">
        <w:rPr>
          <w:i/>
          <w:lang w:val="en-IN"/>
        </w:rPr>
        <w:t xml:space="preserve">File Location - </w:t>
      </w:r>
      <w:r w:rsidRPr="00276B91">
        <w:rPr>
          <w:i/>
          <w:color w:val="000000"/>
        </w:rPr>
        <w:t>Members Folder/Reports</w:t>
      </w:r>
    </w:p>
    <w:p w14:paraId="265FB495" w14:textId="77777777"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b/>
          <w:color w:val="000000"/>
        </w:rPr>
        <w:t>Header Record</w:t>
      </w:r>
    </w:p>
    <w:p w14:paraId="265FB496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(01)</w:t>
      </w:r>
    </w:p>
    <w:p w14:paraId="265FB497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File Type</w:t>
      </w:r>
    </w:p>
    <w:p w14:paraId="265FB498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Type</w:t>
      </w:r>
    </w:p>
    <w:p w14:paraId="265FB499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Code</w:t>
      </w:r>
    </w:p>
    <w:p w14:paraId="265FB49A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Date (YYYYMMDD)</w:t>
      </w:r>
    </w:p>
    <w:p w14:paraId="265FB49B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Number of Records</w:t>
      </w:r>
    </w:p>
    <w:p w14:paraId="265FB49C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Quantity</w:t>
      </w:r>
    </w:p>
    <w:p w14:paraId="265FB49D" w14:textId="77777777"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b/>
          <w:color w:val="000000"/>
        </w:rPr>
        <w:t>Detailed Record</w:t>
      </w:r>
    </w:p>
    <w:p w14:paraId="265FB49E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(10)</w:t>
      </w:r>
    </w:p>
    <w:p w14:paraId="265FB49F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Type</w:t>
      </w:r>
    </w:p>
    <w:p w14:paraId="265FB4A0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No</w:t>
      </w:r>
    </w:p>
    <w:p w14:paraId="265FB4A1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Delivery Type</w:t>
      </w:r>
    </w:p>
    <w:p w14:paraId="265FB4A2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Symbol</w:t>
      </w:r>
    </w:p>
    <w:p w14:paraId="265FB4A3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Series</w:t>
      </w:r>
    </w:p>
    <w:p w14:paraId="265FB4A4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ISIN</w:t>
      </w:r>
    </w:p>
    <w:p w14:paraId="265FB4A5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Quantity Received</w:t>
      </w:r>
    </w:p>
    <w:p w14:paraId="265FB4A6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Depository</w:t>
      </w:r>
    </w:p>
    <w:p w14:paraId="265FB4A7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Transaction No</w:t>
      </w:r>
    </w:p>
    <w:p w14:paraId="265FB4A8" w14:textId="77777777" w:rsidR="00122F56" w:rsidRPr="00276B91" w:rsidRDefault="00122F56" w:rsidP="00122F56">
      <w:pPr>
        <w:jc w:val="both"/>
        <w:rPr>
          <w:color w:val="000000"/>
        </w:rPr>
      </w:pPr>
    </w:p>
    <w:p w14:paraId="265FB4A9" w14:textId="77777777" w:rsidR="00122F56" w:rsidRPr="00276B91" w:rsidRDefault="00122F56" w:rsidP="00141CB6">
      <w:pPr>
        <w:pStyle w:val="Heading1"/>
        <w:rPr>
          <w:szCs w:val="24"/>
        </w:rPr>
      </w:pPr>
      <w:bookmarkStart w:id="3" w:name="_Toc55570292"/>
      <w:r w:rsidRPr="00276B91">
        <w:rPr>
          <w:szCs w:val="24"/>
        </w:rPr>
        <w:t>Client Allocation Details</w:t>
      </w:r>
      <w:r w:rsidR="00123A49" w:rsidRPr="00276B91">
        <w:rPr>
          <w:szCs w:val="24"/>
        </w:rPr>
        <w:t xml:space="preserve"> (CADT)</w:t>
      </w:r>
      <w:bookmarkEnd w:id="3"/>
    </w:p>
    <w:p w14:paraId="265FB4AA" w14:textId="77777777" w:rsidR="00122F56" w:rsidRPr="00276B91" w:rsidRDefault="00122F56" w:rsidP="00122F56">
      <w:pPr>
        <w:jc w:val="both"/>
        <w:rPr>
          <w:i/>
          <w:lang w:val="en-IN"/>
        </w:rPr>
      </w:pPr>
      <w:r w:rsidRPr="00276B91">
        <w:rPr>
          <w:i/>
          <w:lang w:val="en-IN"/>
        </w:rPr>
        <w:t>File Name – C_CADT_memcode_DD-MMM-YYYY.csv</w:t>
      </w:r>
    </w:p>
    <w:p w14:paraId="265FB4AB" w14:textId="77777777" w:rsidR="00122F56" w:rsidRPr="00276B91" w:rsidRDefault="00122F56" w:rsidP="00122F56">
      <w:pPr>
        <w:jc w:val="both"/>
        <w:rPr>
          <w:i/>
          <w:color w:val="000000"/>
        </w:rPr>
      </w:pPr>
      <w:r w:rsidRPr="00276B91">
        <w:rPr>
          <w:i/>
          <w:lang w:val="en-IN"/>
        </w:rPr>
        <w:t xml:space="preserve">File Location - </w:t>
      </w:r>
      <w:r w:rsidRPr="00276B91">
        <w:rPr>
          <w:i/>
          <w:color w:val="000000"/>
        </w:rPr>
        <w:t>Members Folder/Reports</w:t>
      </w:r>
    </w:p>
    <w:p w14:paraId="265FB4AC" w14:textId="77777777"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b/>
          <w:color w:val="000000"/>
        </w:rPr>
        <w:t>Header Record</w:t>
      </w:r>
    </w:p>
    <w:p w14:paraId="265FB4AD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(01)</w:t>
      </w:r>
    </w:p>
    <w:p w14:paraId="265FB4AE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File Type</w:t>
      </w:r>
    </w:p>
    <w:p w14:paraId="265FB4AF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Type</w:t>
      </w:r>
    </w:p>
    <w:p w14:paraId="265FB4B0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Code</w:t>
      </w:r>
    </w:p>
    <w:p w14:paraId="265FB4B1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Date (YYYYMMDD)</w:t>
      </w:r>
    </w:p>
    <w:p w14:paraId="265FB4B2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Number of Records</w:t>
      </w:r>
    </w:p>
    <w:p w14:paraId="265FB4B3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Quantity</w:t>
      </w:r>
    </w:p>
    <w:p w14:paraId="265FB4B4" w14:textId="77777777" w:rsidR="00122F56" w:rsidRPr="00276B91" w:rsidRDefault="00122F56" w:rsidP="00122F56">
      <w:pPr>
        <w:jc w:val="both"/>
        <w:rPr>
          <w:lang w:val="en-IN"/>
        </w:rPr>
      </w:pPr>
      <w:r w:rsidRPr="00276B91">
        <w:rPr>
          <w:b/>
          <w:color w:val="000000"/>
        </w:rPr>
        <w:t xml:space="preserve">Detailed Record </w:t>
      </w:r>
      <w:r w:rsidRPr="00276B91">
        <w:rPr>
          <w:b/>
          <w:lang w:val="en-IN"/>
        </w:rPr>
        <w:t>(Security</w:t>
      </w:r>
      <w:r w:rsidR="00565A95" w:rsidRPr="00276B91">
        <w:rPr>
          <w:b/>
          <w:lang w:val="en-IN"/>
        </w:rPr>
        <w:t xml:space="preserve"> </w:t>
      </w:r>
      <w:r w:rsidRPr="00276B91">
        <w:rPr>
          <w:b/>
          <w:lang w:val="en-IN"/>
        </w:rPr>
        <w:t>wise client level allocation)</w:t>
      </w:r>
    </w:p>
    <w:p w14:paraId="265FB4B5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(10)</w:t>
      </w:r>
    </w:p>
    <w:p w14:paraId="265FB4B6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Type</w:t>
      </w:r>
    </w:p>
    <w:p w14:paraId="265FB4B7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No</w:t>
      </w:r>
    </w:p>
    <w:p w14:paraId="265FB4B8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Delivery Type</w:t>
      </w:r>
    </w:p>
    <w:p w14:paraId="265FB4B9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Symbol</w:t>
      </w:r>
    </w:p>
    <w:p w14:paraId="265FB4BA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Series</w:t>
      </w:r>
    </w:p>
    <w:p w14:paraId="265FB4BB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ISIN</w:t>
      </w:r>
    </w:p>
    <w:p w14:paraId="265FB4BC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Quantity Received</w:t>
      </w:r>
    </w:p>
    <w:p w14:paraId="265FB4BD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Depository</w:t>
      </w:r>
    </w:p>
    <w:p w14:paraId="265FB4BE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Transaction No</w:t>
      </w:r>
    </w:p>
    <w:p w14:paraId="265FB4BF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Quantity Credited to CM Pool A/c / Clearing A/c</w:t>
      </w:r>
    </w:p>
    <w:p w14:paraId="265FB4C0" w14:textId="77777777"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Quantity Credited to Beneficiary A/c</w:t>
      </w:r>
    </w:p>
    <w:p w14:paraId="265FB4C1" w14:textId="77777777" w:rsidR="00122F56" w:rsidRPr="00276B91" w:rsidRDefault="00122F56" w:rsidP="00122F56">
      <w:pPr>
        <w:rPr>
          <w:b/>
          <w:lang w:val="en-IN"/>
        </w:rPr>
      </w:pPr>
      <w:r w:rsidRPr="00276B91">
        <w:rPr>
          <w:b/>
          <w:color w:val="000000"/>
        </w:rPr>
        <w:t xml:space="preserve">Detailed Record </w:t>
      </w:r>
      <w:r w:rsidRPr="00276B91">
        <w:rPr>
          <w:b/>
          <w:lang w:val="en-IN"/>
        </w:rPr>
        <w:t>(Details of Direct Payout to Beneficiary Account)</w:t>
      </w:r>
    </w:p>
    <w:p w14:paraId="265FB4C2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(20)</w:t>
      </w:r>
    </w:p>
    <w:p w14:paraId="265FB4C3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Type</w:t>
      </w:r>
    </w:p>
    <w:p w14:paraId="265FB4C4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No</w:t>
      </w:r>
    </w:p>
    <w:p w14:paraId="265FB4C5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Delivery Type</w:t>
      </w:r>
    </w:p>
    <w:p w14:paraId="265FB4C6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Symbol</w:t>
      </w:r>
    </w:p>
    <w:p w14:paraId="265FB4C7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Series</w:t>
      </w:r>
    </w:p>
    <w:p w14:paraId="265FB4C8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ISIN</w:t>
      </w:r>
    </w:p>
    <w:p w14:paraId="265FB4C9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Depository</w:t>
      </w:r>
    </w:p>
    <w:p w14:paraId="265FB4CA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Beneficiary Account No</w:t>
      </w:r>
    </w:p>
    <w:p w14:paraId="265FB4CB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lang w:val="en-IN"/>
        </w:rPr>
        <w:t>Quantity Required to be in Beneficiary A/c</w:t>
      </w:r>
    </w:p>
    <w:p w14:paraId="265FB4CC" w14:textId="77777777" w:rsidR="00122F56" w:rsidRPr="00276B91" w:rsidRDefault="00122F56" w:rsidP="00122F56">
      <w:pPr>
        <w:jc w:val="both"/>
        <w:rPr>
          <w:lang w:val="en-IN"/>
        </w:rPr>
      </w:pPr>
      <w:r w:rsidRPr="00276B91">
        <w:rPr>
          <w:lang w:val="en-IN"/>
        </w:rPr>
        <w:t>Quantity actually credited in Beneficiary A/c,</w:t>
      </w:r>
    </w:p>
    <w:p w14:paraId="265FB4CD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Transaction No</w:t>
      </w:r>
    </w:p>
    <w:p w14:paraId="265FB4CE" w14:textId="17CF4549" w:rsidR="00122F56" w:rsidRDefault="00122F56" w:rsidP="00122F56">
      <w:pPr>
        <w:rPr>
          <w:color w:val="000000"/>
        </w:rPr>
      </w:pPr>
    </w:p>
    <w:p w14:paraId="05A1B3CD" w14:textId="3524F956" w:rsidR="00612717" w:rsidRDefault="00612717" w:rsidP="00122F56">
      <w:pPr>
        <w:rPr>
          <w:color w:val="000000"/>
        </w:rPr>
      </w:pPr>
    </w:p>
    <w:p w14:paraId="667E35FA" w14:textId="5C93E88D" w:rsidR="00612717" w:rsidRDefault="00612717" w:rsidP="00122F56">
      <w:pPr>
        <w:rPr>
          <w:color w:val="000000"/>
        </w:rPr>
      </w:pPr>
    </w:p>
    <w:p w14:paraId="314D6408" w14:textId="5A6DE421" w:rsidR="00612717" w:rsidRDefault="00612717" w:rsidP="00122F56">
      <w:pPr>
        <w:rPr>
          <w:color w:val="000000"/>
        </w:rPr>
      </w:pPr>
    </w:p>
    <w:p w14:paraId="44D5B4A8" w14:textId="53D2131C" w:rsidR="00612717" w:rsidRDefault="00612717" w:rsidP="00122F56">
      <w:pPr>
        <w:rPr>
          <w:color w:val="000000"/>
        </w:rPr>
      </w:pPr>
    </w:p>
    <w:p w14:paraId="3D33F75B" w14:textId="4CCE7E6B" w:rsidR="00612717" w:rsidRDefault="00612717" w:rsidP="00122F56">
      <w:pPr>
        <w:rPr>
          <w:color w:val="000000"/>
        </w:rPr>
      </w:pPr>
    </w:p>
    <w:p w14:paraId="28D4B48D" w14:textId="77777777" w:rsidR="00612717" w:rsidRPr="00276B91" w:rsidRDefault="00612717" w:rsidP="00122F56">
      <w:pPr>
        <w:rPr>
          <w:color w:val="000000"/>
        </w:rPr>
      </w:pPr>
    </w:p>
    <w:p w14:paraId="265FB4CF" w14:textId="77777777" w:rsidR="00122F56" w:rsidRPr="00276B91" w:rsidRDefault="00122F56" w:rsidP="00141CB6">
      <w:pPr>
        <w:pStyle w:val="Heading1"/>
        <w:rPr>
          <w:szCs w:val="24"/>
        </w:rPr>
      </w:pPr>
      <w:bookmarkStart w:id="4" w:name="_Toc55570293"/>
      <w:r w:rsidRPr="00276B91">
        <w:rPr>
          <w:szCs w:val="24"/>
        </w:rPr>
        <w:lastRenderedPageBreak/>
        <w:t>Deliveries Report</w:t>
      </w:r>
      <w:r w:rsidR="00123A49" w:rsidRPr="00276B91">
        <w:rPr>
          <w:szCs w:val="24"/>
        </w:rPr>
        <w:t xml:space="preserve"> (</w:t>
      </w:r>
      <w:r w:rsidR="00F15BFA" w:rsidRPr="00276B91">
        <w:rPr>
          <w:szCs w:val="24"/>
        </w:rPr>
        <w:t>DLVR</w:t>
      </w:r>
      <w:r w:rsidR="00123A49" w:rsidRPr="00276B91">
        <w:rPr>
          <w:szCs w:val="24"/>
        </w:rPr>
        <w:t>)</w:t>
      </w:r>
      <w:bookmarkEnd w:id="4"/>
    </w:p>
    <w:p w14:paraId="265FB4D0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C_memcode_DLVR_SETTYPNO_DDMMYYYY.csv</w:t>
      </w:r>
    </w:p>
    <w:p w14:paraId="265FB4D1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 - Members Folder/Reports</w:t>
      </w:r>
    </w:p>
    <w:p w14:paraId="265FB4D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4D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Number</w:t>
      </w:r>
    </w:p>
    <w:p w14:paraId="265FB4D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Centre Code</w:t>
      </w:r>
    </w:p>
    <w:p w14:paraId="265FB4D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Receiving Centre Code</w:t>
      </w:r>
    </w:p>
    <w:p w14:paraId="265FB4D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Unique ID</w:t>
      </w:r>
    </w:p>
    <w:p w14:paraId="265FB4D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Date</w:t>
      </w:r>
    </w:p>
    <w:p w14:paraId="265FB4D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Number</w:t>
      </w:r>
    </w:p>
    <w:p w14:paraId="265FB4D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Receipt Number</w:t>
      </w:r>
    </w:p>
    <w:p w14:paraId="265FB4D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Trade Number</w:t>
      </w:r>
    </w:p>
    <w:p w14:paraId="265FB4D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Type</w:t>
      </w:r>
    </w:p>
    <w:p w14:paraId="265FB4D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4D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4D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Code</w:t>
      </w:r>
    </w:p>
    <w:p w14:paraId="265FB4D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 to Deliver/Quantity to receive</w:t>
      </w:r>
    </w:p>
    <w:p w14:paraId="265FB4E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 Delivered</w:t>
      </w:r>
    </w:p>
    <w:p w14:paraId="265FB4E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 Received (Electronic)</w:t>
      </w:r>
    </w:p>
    <w:p w14:paraId="265FB4E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 Received (Physical)</w:t>
      </w:r>
    </w:p>
    <w:p w14:paraId="265FB4E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 Received</w:t>
      </w:r>
    </w:p>
    <w:p w14:paraId="265FB4E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Value</w:t>
      </w:r>
    </w:p>
    <w:p w14:paraId="265FB4E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Number of Certificates</w:t>
      </w:r>
    </w:p>
    <w:p w14:paraId="265FB4E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Delivering Custodian code</w:t>
      </w:r>
    </w:p>
    <w:p w14:paraId="265FB4E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Delivering Trading Member</w:t>
      </w:r>
    </w:p>
    <w:p w14:paraId="265FB4E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Delivering Trading Member Branch Number</w:t>
      </w:r>
    </w:p>
    <w:p w14:paraId="265FB4E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Receiving Custodian Code</w:t>
      </w:r>
    </w:p>
    <w:p w14:paraId="265FB4E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Receiving Trading Member</w:t>
      </w:r>
    </w:p>
    <w:p w14:paraId="265FB4E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Receiving Trading Member Branch</w:t>
      </w:r>
    </w:p>
    <w:p w14:paraId="265FB4E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Objection Number</w:t>
      </w:r>
    </w:p>
    <w:p w14:paraId="265FB4E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Corporate Benefit Flag</w:t>
      </w:r>
    </w:p>
    <w:p w14:paraId="265FB4EE" w14:textId="77777777" w:rsidR="00122F56" w:rsidRPr="00276B91" w:rsidRDefault="00122F56" w:rsidP="00123A49">
      <w:pPr>
        <w:jc w:val="both"/>
        <w:rPr>
          <w:color w:val="000000"/>
        </w:rPr>
      </w:pPr>
    </w:p>
    <w:p w14:paraId="265FB4EF" w14:textId="653E3731" w:rsidR="00123A49" w:rsidRDefault="00123A49" w:rsidP="00123A49">
      <w:pPr>
        <w:jc w:val="both"/>
        <w:rPr>
          <w:color w:val="000000"/>
        </w:rPr>
      </w:pPr>
      <w:r w:rsidRPr="00276B91">
        <w:rPr>
          <w:color w:val="000000"/>
        </w:rPr>
        <w:t>Note: The above report for TFT</w:t>
      </w:r>
      <w:r w:rsidR="005459E8" w:rsidRPr="00276B91">
        <w:rPr>
          <w:color w:val="000000"/>
        </w:rPr>
        <w:t>-</w:t>
      </w:r>
      <w:r w:rsidRPr="00276B91">
        <w:rPr>
          <w:color w:val="000000"/>
        </w:rPr>
        <w:t>S securities (settlement type ‘W’) shall contain deliveries generated on a gross basis and the delivery trade number in the report shall be blank.</w:t>
      </w:r>
    </w:p>
    <w:p w14:paraId="1ED84897" w14:textId="1CA31670" w:rsidR="00612717" w:rsidRDefault="00612717" w:rsidP="00123A49">
      <w:pPr>
        <w:jc w:val="both"/>
        <w:rPr>
          <w:color w:val="000000"/>
        </w:rPr>
      </w:pPr>
    </w:p>
    <w:p w14:paraId="37A0893A" w14:textId="0B49672E" w:rsidR="00612717" w:rsidRDefault="00612717" w:rsidP="00123A49">
      <w:pPr>
        <w:jc w:val="both"/>
        <w:rPr>
          <w:color w:val="000000"/>
        </w:rPr>
      </w:pPr>
    </w:p>
    <w:p w14:paraId="1A080A28" w14:textId="2E1BEE65" w:rsidR="00612717" w:rsidRDefault="00612717" w:rsidP="00123A49">
      <w:pPr>
        <w:jc w:val="both"/>
        <w:rPr>
          <w:color w:val="000000"/>
        </w:rPr>
      </w:pPr>
    </w:p>
    <w:p w14:paraId="00957635" w14:textId="02461DB2" w:rsidR="00612717" w:rsidRDefault="00612717" w:rsidP="00123A49">
      <w:pPr>
        <w:jc w:val="both"/>
        <w:rPr>
          <w:color w:val="000000"/>
        </w:rPr>
      </w:pPr>
    </w:p>
    <w:p w14:paraId="56EDE5FE" w14:textId="3890393C" w:rsidR="00612717" w:rsidRDefault="00612717" w:rsidP="00123A49">
      <w:pPr>
        <w:jc w:val="both"/>
        <w:rPr>
          <w:color w:val="000000"/>
        </w:rPr>
      </w:pPr>
    </w:p>
    <w:p w14:paraId="0FF087C5" w14:textId="4BB7F59B" w:rsidR="00612717" w:rsidRDefault="00612717" w:rsidP="00123A49">
      <w:pPr>
        <w:jc w:val="both"/>
        <w:rPr>
          <w:color w:val="000000"/>
        </w:rPr>
      </w:pPr>
    </w:p>
    <w:p w14:paraId="6B5605C9" w14:textId="4199FBA5" w:rsidR="00612717" w:rsidRDefault="00612717" w:rsidP="00123A49">
      <w:pPr>
        <w:jc w:val="both"/>
        <w:rPr>
          <w:color w:val="000000"/>
        </w:rPr>
      </w:pPr>
    </w:p>
    <w:p w14:paraId="4B57CFF8" w14:textId="0E5F6D33" w:rsidR="00612717" w:rsidRDefault="00612717" w:rsidP="00123A49">
      <w:pPr>
        <w:jc w:val="both"/>
        <w:rPr>
          <w:color w:val="000000"/>
        </w:rPr>
      </w:pPr>
    </w:p>
    <w:p w14:paraId="7DECF3EC" w14:textId="188CD067" w:rsidR="00612717" w:rsidRDefault="00612717" w:rsidP="00123A49">
      <w:pPr>
        <w:jc w:val="both"/>
        <w:rPr>
          <w:color w:val="000000"/>
        </w:rPr>
      </w:pPr>
    </w:p>
    <w:p w14:paraId="6D23B0CB" w14:textId="77777777" w:rsidR="00612717" w:rsidRPr="00276B91" w:rsidRDefault="00612717" w:rsidP="00123A49">
      <w:pPr>
        <w:jc w:val="both"/>
        <w:rPr>
          <w:color w:val="000000"/>
        </w:rPr>
      </w:pPr>
    </w:p>
    <w:p w14:paraId="265FB4F0" w14:textId="77777777" w:rsidR="00122F56" w:rsidRPr="00276B91" w:rsidRDefault="00122F56" w:rsidP="00141CB6">
      <w:pPr>
        <w:pStyle w:val="Heading1"/>
        <w:rPr>
          <w:szCs w:val="24"/>
        </w:rPr>
      </w:pPr>
      <w:bookmarkStart w:id="5" w:name="_Toc55570294"/>
      <w:r w:rsidRPr="00276B91">
        <w:rPr>
          <w:szCs w:val="24"/>
        </w:rPr>
        <w:lastRenderedPageBreak/>
        <w:t>Security Shortages Report</w:t>
      </w:r>
      <w:r w:rsidR="00123A49" w:rsidRPr="00276B91">
        <w:rPr>
          <w:szCs w:val="24"/>
        </w:rPr>
        <w:t xml:space="preserve"> (SHRT)</w:t>
      </w:r>
      <w:bookmarkEnd w:id="5"/>
    </w:p>
    <w:p w14:paraId="265FB4F1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</w:t>
      </w:r>
      <w:r w:rsidRPr="00276B91">
        <w:rPr>
          <w:i/>
          <w:color w:val="000000"/>
        </w:rPr>
        <w:tab/>
        <w:t xml:space="preserve">C_memcode_SHRT_SETTYPNO_D_DDMMYYYY.csv or </w:t>
      </w:r>
      <w:r w:rsidRPr="00276B91">
        <w:rPr>
          <w:i/>
          <w:color w:val="000000"/>
        </w:rPr>
        <w:tab/>
      </w:r>
      <w:r w:rsidRPr="00276B91">
        <w:rPr>
          <w:i/>
          <w:color w:val="000000"/>
        </w:rPr>
        <w:tab/>
      </w:r>
      <w:r w:rsidRPr="00276B91">
        <w:rPr>
          <w:i/>
          <w:color w:val="000000"/>
        </w:rPr>
        <w:tab/>
      </w:r>
      <w:r w:rsidRPr="00276B91">
        <w:rPr>
          <w:i/>
          <w:color w:val="000000"/>
        </w:rPr>
        <w:tab/>
      </w:r>
      <w:r w:rsidRPr="00276B91">
        <w:rPr>
          <w:i/>
          <w:color w:val="000000"/>
        </w:rPr>
        <w:tab/>
        <w:t>C_memcode_SHRT_SETTYPNO_R_DDMMYYYY.csv</w:t>
      </w:r>
    </w:p>
    <w:p w14:paraId="265FB4F2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4F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Serial No</w:t>
      </w:r>
    </w:p>
    <w:p w14:paraId="265FB4F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4F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14:paraId="265FB4F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4F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4F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Short quantity</w:t>
      </w:r>
    </w:p>
    <w:p w14:paraId="265FB4F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Valuation price</w:t>
      </w:r>
    </w:p>
    <w:p w14:paraId="265FB4F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Valuation Debit Amount</w:t>
      </w:r>
    </w:p>
    <w:p w14:paraId="265FB4FB" w14:textId="77777777" w:rsidR="00122F56" w:rsidRPr="00276B91" w:rsidRDefault="00122F56" w:rsidP="00122F56">
      <w:pPr>
        <w:rPr>
          <w:lang w:val="en-IN"/>
        </w:rPr>
      </w:pPr>
    </w:p>
    <w:p w14:paraId="265FB4FC" w14:textId="77777777" w:rsidR="00122F56" w:rsidRPr="00276B91" w:rsidRDefault="00122F56" w:rsidP="00141CB6">
      <w:pPr>
        <w:pStyle w:val="Heading1"/>
        <w:rPr>
          <w:szCs w:val="24"/>
        </w:rPr>
      </w:pPr>
      <w:bookmarkStart w:id="6" w:name="_Toc55570295"/>
      <w:r w:rsidRPr="00276B91">
        <w:rPr>
          <w:szCs w:val="24"/>
        </w:rPr>
        <w:t>Daily Obligation Report</w:t>
      </w:r>
      <w:r w:rsidR="00123A49" w:rsidRPr="00276B91">
        <w:rPr>
          <w:szCs w:val="24"/>
        </w:rPr>
        <w:t xml:space="preserve"> (DOBG)</w:t>
      </w:r>
      <w:bookmarkEnd w:id="6"/>
    </w:p>
    <w:p w14:paraId="265FB4FD" w14:textId="77777777" w:rsidR="00122F56" w:rsidRDefault="00122F56" w:rsidP="00122F56">
      <w:pPr>
        <w:rPr>
          <w:i/>
        </w:rPr>
      </w:pPr>
      <w:r w:rsidRPr="00276B91">
        <w:rPr>
          <w:i/>
        </w:rPr>
        <w:t>File Name</w:t>
      </w:r>
      <w:r w:rsidR="00650EAA">
        <w:rPr>
          <w:i/>
        </w:rPr>
        <w:t xml:space="preserve"> for Clearing Member</w:t>
      </w:r>
      <w:r w:rsidRPr="00276B91">
        <w:rPr>
          <w:i/>
        </w:rPr>
        <w:t xml:space="preserve"> - C_memcode_DOBG_SETTYPNO_DDMMYYYY.csv</w:t>
      </w:r>
    </w:p>
    <w:p w14:paraId="265FB4FE" w14:textId="77777777" w:rsidR="00122F56" w:rsidRPr="00276B91" w:rsidRDefault="00650EAA" w:rsidP="00122F56">
      <w:pPr>
        <w:rPr>
          <w:b/>
        </w:rPr>
      </w:pPr>
      <w:r>
        <w:rPr>
          <w:i/>
        </w:rPr>
        <w:t>F</w:t>
      </w:r>
      <w:r w:rsidR="004E4A3D">
        <w:rPr>
          <w:i/>
        </w:rPr>
        <w:t xml:space="preserve">ile Name for Trading Member - </w:t>
      </w:r>
      <w:r w:rsidR="004E4A3D" w:rsidRPr="00276B91">
        <w:rPr>
          <w:i/>
        </w:rPr>
        <w:t>C_memcode_</w:t>
      </w:r>
      <w:r w:rsidR="004E4A3D">
        <w:rPr>
          <w:i/>
        </w:rPr>
        <w:t>T_</w:t>
      </w:r>
      <w:r w:rsidR="004E4A3D" w:rsidRPr="00276B91">
        <w:rPr>
          <w:i/>
        </w:rPr>
        <w:t xml:space="preserve">DOBG_SETTYPNO_DDMMYYYY.csv </w:t>
      </w:r>
      <w:r w:rsidR="00122F56" w:rsidRPr="00276B91">
        <w:rPr>
          <w:i/>
        </w:rPr>
        <w:t>File Location- Members Folder/Reports</w:t>
      </w:r>
    </w:p>
    <w:p w14:paraId="265FB4FF" w14:textId="77777777" w:rsidR="00122F56" w:rsidRPr="00276B91" w:rsidRDefault="00122F56" w:rsidP="00122F56">
      <w:r w:rsidRPr="00276B91">
        <w:t>Settlement Type</w:t>
      </w:r>
    </w:p>
    <w:p w14:paraId="265FB500" w14:textId="77777777" w:rsidR="00122F56" w:rsidRPr="00276B91" w:rsidRDefault="00122F56" w:rsidP="00122F56">
      <w:r w:rsidRPr="00276B91">
        <w:t>Settlement No</w:t>
      </w:r>
    </w:p>
    <w:p w14:paraId="265FB501" w14:textId="77777777" w:rsidR="00122F56" w:rsidRPr="00276B91" w:rsidRDefault="00122F56" w:rsidP="00122F56">
      <w:r w:rsidRPr="00276B91">
        <w:t>Trading Member Code</w:t>
      </w:r>
    </w:p>
    <w:p w14:paraId="265FB502" w14:textId="77777777" w:rsidR="00122F56" w:rsidRPr="00276B91" w:rsidRDefault="00122F56" w:rsidP="00122F56">
      <w:r w:rsidRPr="00276B91">
        <w:t>Trading Member Branch Code</w:t>
      </w:r>
    </w:p>
    <w:p w14:paraId="265FB503" w14:textId="77777777" w:rsidR="00122F56" w:rsidRPr="00276B91" w:rsidRDefault="00122F56" w:rsidP="00122F56">
      <w:r w:rsidRPr="00276B91">
        <w:t>Custodian Participant Code</w:t>
      </w:r>
    </w:p>
    <w:p w14:paraId="265FB504" w14:textId="77777777" w:rsidR="00122F56" w:rsidRPr="00276B91" w:rsidRDefault="00122F56" w:rsidP="00122F56">
      <w:r w:rsidRPr="00276B91">
        <w:t>Custodian Code</w:t>
      </w:r>
    </w:p>
    <w:p w14:paraId="265FB505" w14:textId="77777777" w:rsidR="00122F56" w:rsidRPr="00276B91" w:rsidRDefault="00122F56" w:rsidP="00122F56">
      <w:r w:rsidRPr="00276B91">
        <w:t>Security Symbol</w:t>
      </w:r>
    </w:p>
    <w:p w14:paraId="265FB506" w14:textId="77777777" w:rsidR="00122F56" w:rsidRPr="00276B91" w:rsidRDefault="00122F56" w:rsidP="00122F56">
      <w:r w:rsidRPr="00276B91">
        <w:t>Security Series</w:t>
      </w:r>
    </w:p>
    <w:p w14:paraId="265FB507" w14:textId="77777777" w:rsidR="00122F56" w:rsidRPr="00276B91" w:rsidRDefault="00122F56" w:rsidP="00122F56">
      <w:r w:rsidRPr="00276B91">
        <w:t>Security Code</w:t>
      </w:r>
    </w:p>
    <w:p w14:paraId="265FB508" w14:textId="77777777" w:rsidR="00122F56" w:rsidRPr="00276B91" w:rsidRDefault="00122F56" w:rsidP="00122F56">
      <w:r w:rsidRPr="00276B91">
        <w:t>Obligation Date</w:t>
      </w:r>
    </w:p>
    <w:p w14:paraId="265FB509" w14:textId="77777777" w:rsidR="00122F56" w:rsidRPr="00276B91" w:rsidRDefault="00122F56" w:rsidP="00122F56">
      <w:r w:rsidRPr="00276B91">
        <w:t>No Delivery Security Flag</w:t>
      </w:r>
    </w:p>
    <w:p w14:paraId="265FB50A" w14:textId="77777777" w:rsidR="00122F56" w:rsidRPr="00276B91" w:rsidRDefault="00122F56" w:rsidP="00122F56">
      <w:r w:rsidRPr="00276B91">
        <w:t>Daily Buy Volume</w:t>
      </w:r>
    </w:p>
    <w:p w14:paraId="265FB50B" w14:textId="77777777" w:rsidR="00122F56" w:rsidRPr="00276B91" w:rsidRDefault="00122F56" w:rsidP="00122F56">
      <w:r w:rsidRPr="00276B91">
        <w:t>Daily Sell Volume</w:t>
      </w:r>
    </w:p>
    <w:p w14:paraId="265FB50C" w14:textId="77777777" w:rsidR="00122F56" w:rsidRPr="00276B91" w:rsidRDefault="00122F56" w:rsidP="00122F56">
      <w:r w:rsidRPr="00276B91">
        <w:t>Daily Buy Amount</w:t>
      </w:r>
    </w:p>
    <w:p w14:paraId="265FB50D" w14:textId="77777777" w:rsidR="00122F56" w:rsidRPr="00276B91" w:rsidRDefault="00122F56" w:rsidP="00122F56">
      <w:r w:rsidRPr="00276B91">
        <w:t>Daily Sell Amount</w:t>
      </w:r>
    </w:p>
    <w:p w14:paraId="265FB50E" w14:textId="77777777" w:rsidR="00122F56" w:rsidRPr="00276B91" w:rsidRDefault="00122F56" w:rsidP="00122F56">
      <w:r w:rsidRPr="00276B91">
        <w:t>Cumulative Buy Volume</w:t>
      </w:r>
    </w:p>
    <w:p w14:paraId="265FB50F" w14:textId="77777777" w:rsidR="00122F56" w:rsidRPr="00276B91" w:rsidRDefault="00122F56" w:rsidP="00122F56">
      <w:r w:rsidRPr="00276B91">
        <w:t>Cumulative Sell Volume</w:t>
      </w:r>
    </w:p>
    <w:p w14:paraId="265FB510" w14:textId="77777777" w:rsidR="00122F56" w:rsidRPr="00276B91" w:rsidRDefault="00122F56" w:rsidP="00122F56">
      <w:r w:rsidRPr="00276B91">
        <w:t>Cumulative Buy Amount</w:t>
      </w:r>
    </w:p>
    <w:p w14:paraId="265FB511" w14:textId="77777777" w:rsidR="00122F56" w:rsidRPr="00276B91" w:rsidRDefault="00122F56" w:rsidP="00122F56">
      <w:r w:rsidRPr="00276B91">
        <w:t>Cumulative Sell Amount</w:t>
      </w:r>
    </w:p>
    <w:p w14:paraId="265FB512" w14:textId="77777777" w:rsidR="00122F56" w:rsidRPr="00276B91" w:rsidRDefault="00122F56" w:rsidP="00122F56">
      <w:r w:rsidRPr="00276B91">
        <w:t>Final Obligation Flag</w:t>
      </w:r>
    </w:p>
    <w:p w14:paraId="265FB513" w14:textId="4CC1E511" w:rsidR="00122F56" w:rsidRDefault="00122F56" w:rsidP="00122F56">
      <w:pPr>
        <w:rPr>
          <w:color w:val="000000"/>
        </w:rPr>
      </w:pPr>
    </w:p>
    <w:p w14:paraId="457D8BDA" w14:textId="0C7DA078" w:rsidR="000C3509" w:rsidRDefault="000C3509" w:rsidP="00122F56">
      <w:pPr>
        <w:rPr>
          <w:color w:val="000000"/>
        </w:rPr>
      </w:pPr>
    </w:p>
    <w:p w14:paraId="4A81DAFC" w14:textId="44B82731" w:rsidR="000C3509" w:rsidRDefault="000C3509" w:rsidP="00122F56">
      <w:pPr>
        <w:rPr>
          <w:color w:val="000000"/>
        </w:rPr>
      </w:pPr>
    </w:p>
    <w:p w14:paraId="67C45E10" w14:textId="4DAA1B2A" w:rsidR="000C3509" w:rsidRDefault="000C3509" w:rsidP="00122F56">
      <w:pPr>
        <w:rPr>
          <w:color w:val="000000"/>
        </w:rPr>
      </w:pPr>
    </w:p>
    <w:p w14:paraId="11E0F6B9" w14:textId="3E4F7F30" w:rsidR="000C3509" w:rsidRDefault="000C3509" w:rsidP="00122F56">
      <w:pPr>
        <w:rPr>
          <w:color w:val="000000"/>
        </w:rPr>
      </w:pPr>
    </w:p>
    <w:p w14:paraId="0ACF1807" w14:textId="0D5C8EC5" w:rsidR="000C3509" w:rsidRDefault="000C3509" w:rsidP="00122F56">
      <w:pPr>
        <w:rPr>
          <w:color w:val="000000"/>
        </w:rPr>
      </w:pPr>
    </w:p>
    <w:p w14:paraId="32DDCB12" w14:textId="19874413" w:rsidR="000C3509" w:rsidRDefault="000C3509" w:rsidP="00122F56">
      <w:pPr>
        <w:rPr>
          <w:color w:val="000000"/>
        </w:rPr>
      </w:pPr>
    </w:p>
    <w:p w14:paraId="754B441F" w14:textId="2BCBEFA2" w:rsidR="000C3509" w:rsidRDefault="000C3509" w:rsidP="00122F56">
      <w:pPr>
        <w:rPr>
          <w:color w:val="000000"/>
        </w:rPr>
      </w:pPr>
    </w:p>
    <w:p w14:paraId="49B4F57D" w14:textId="1B22CAED" w:rsidR="000C3509" w:rsidRDefault="000C3509" w:rsidP="00122F56">
      <w:pPr>
        <w:rPr>
          <w:color w:val="000000"/>
        </w:rPr>
      </w:pPr>
    </w:p>
    <w:p w14:paraId="20CFAA0F" w14:textId="77777777" w:rsidR="000C3509" w:rsidRDefault="000C3509" w:rsidP="00122F56">
      <w:pPr>
        <w:rPr>
          <w:color w:val="000000"/>
        </w:rPr>
      </w:pPr>
    </w:p>
    <w:p w14:paraId="265FB514" w14:textId="77777777" w:rsidR="007C1112" w:rsidRPr="007C1112" w:rsidRDefault="007C1112" w:rsidP="007C1112">
      <w:pPr>
        <w:pStyle w:val="Heading1"/>
      </w:pPr>
      <w:bookmarkStart w:id="7" w:name="_Toc55570296"/>
      <w:r>
        <w:t xml:space="preserve">Detailed </w:t>
      </w:r>
      <w:r w:rsidRPr="007C1112">
        <w:t>Daily Obligation Report (</w:t>
      </w:r>
      <w:r>
        <w:t>D</w:t>
      </w:r>
      <w:r w:rsidRPr="007C1112">
        <w:t>DOBG)</w:t>
      </w:r>
      <w:bookmarkEnd w:id="7"/>
    </w:p>
    <w:p w14:paraId="265FB515" w14:textId="77777777" w:rsidR="007C1112" w:rsidRDefault="007C1112" w:rsidP="007C1112">
      <w:pPr>
        <w:rPr>
          <w:i/>
        </w:rPr>
      </w:pPr>
      <w:r w:rsidRPr="00276B91">
        <w:rPr>
          <w:i/>
        </w:rPr>
        <w:t>File Name</w:t>
      </w:r>
      <w:r>
        <w:rPr>
          <w:i/>
        </w:rPr>
        <w:t xml:space="preserve"> for Clearing Member</w:t>
      </w:r>
      <w:r w:rsidRPr="00276B91">
        <w:rPr>
          <w:i/>
        </w:rPr>
        <w:t xml:space="preserve"> - C_memcode_</w:t>
      </w:r>
      <w:r>
        <w:rPr>
          <w:i/>
        </w:rPr>
        <w:t>D</w:t>
      </w:r>
      <w:r w:rsidRPr="00276B91">
        <w:rPr>
          <w:i/>
        </w:rPr>
        <w:t>DOBG_SETTYPNO_DDMMYYYY.csv</w:t>
      </w:r>
    </w:p>
    <w:p w14:paraId="265FB516" w14:textId="77777777" w:rsidR="007C1112" w:rsidRPr="00276B91" w:rsidRDefault="007C1112" w:rsidP="007C1112">
      <w:pPr>
        <w:rPr>
          <w:b/>
        </w:rPr>
      </w:pPr>
      <w:r w:rsidRPr="00276B91">
        <w:rPr>
          <w:i/>
        </w:rPr>
        <w:t>Location- Members Folder/Reports</w:t>
      </w:r>
    </w:p>
    <w:p w14:paraId="265FB517" w14:textId="77777777" w:rsidR="007C1112" w:rsidRPr="00276B91" w:rsidRDefault="007C1112" w:rsidP="007C1112">
      <w:r w:rsidRPr="00276B91">
        <w:t>Settlement Type</w:t>
      </w:r>
    </w:p>
    <w:p w14:paraId="265FB518" w14:textId="77777777" w:rsidR="007C1112" w:rsidRPr="00276B91" w:rsidRDefault="007C1112" w:rsidP="007C1112">
      <w:r w:rsidRPr="00276B91">
        <w:t>Settlement No</w:t>
      </w:r>
    </w:p>
    <w:p w14:paraId="265FB519" w14:textId="77777777" w:rsidR="007C1112" w:rsidRPr="00276B91" w:rsidRDefault="007C1112" w:rsidP="007C1112">
      <w:r w:rsidRPr="00276B91">
        <w:t>Trading Member Code</w:t>
      </w:r>
    </w:p>
    <w:p w14:paraId="265FB51A" w14:textId="77777777" w:rsidR="007C1112" w:rsidRPr="00276B91" w:rsidRDefault="007C1112" w:rsidP="007C1112">
      <w:r w:rsidRPr="00276B91">
        <w:t>Trading Member Branch Code</w:t>
      </w:r>
    </w:p>
    <w:p w14:paraId="265FB51B" w14:textId="77777777" w:rsidR="007C1112" w:rsidRPr="00276B91" w:rsidRDefault="007C1112" w:rsidP="007C1112">
      <w:r w:rsidRPr="00276B91">
        <w:t>Custodian Participant Code</w:t>
      </w:r>
    </w:p>
    <w:p w14:paraId="265FB51C" w14:textId="77777777" w:rsidR="007C1112" w:rsidRPr="00276B91" w:rsidRDefault="007C1112" w:rsidP="007C1112">
      <w:r w:rsidRPr="00276B91">
        <w:t>Custodian Code</w:t>
      </w:r>
    </w:p>
    <w:p w14:paraId="265FB51D" w14:textId="77777777" w:rsidR="007C1112" w:rsidRPr="00276B91" w:rsidRDefault="007C1112" w:rsidP="007C1112">
      <w:r w:rsidRPr="00276B91">
        <w:t>Security Symbol</w:t>
      </w:r>
    </w:p>
    <w:p w14:paraId="265FB51E" w14:textId="77777777" w:rsidR="007C1112" w:rsidRPr="00276B91" w:rsidRDefault="007C1112" w:rsidP="007C1112">
      <w:r w:rsidRPr="00276B91">
        <w:t>Security Series</w:t>
      </w:r>
    </w:p>
    <w:p w14:paraId="265FB51F" w14:textId="77777777" w:rsidR="007C1112" w:rsidRPr="00276B91" w:rsidRDefault="007C1112" w:rsidP="007C1112">
      <w:r w:rsidRPr="00276B91">
        <w:t>Security Code</w:t>
      </w:r>
    </w:p>
    <w:p w14:paraId="265FB520" w14:textId="77777777" w:rsidR="007C1112" w:rsidRPr="00276B91" w:rsidRDefault="007C1112" w:rsidP="007C1112">
      <w:r w:rsidRPr="00276B91">
        <w:t>Obligation Date</w:t>
      </w:r>
    </w:p>
    <w:p w14:paraId="265FB521" w14:textId="77777777" w:rsidR="007C1112" w:rsidRPr="00276B91" w:rsidRDefault="007C1112" w:rsidP="007C1112">
      <w:r w:rsidRPr="00276B91">
        <w:t>No Delivery Security Flag</w:t>
      </w:r>
    </w:p>
    <w:p w14:paraId="265FB522" w14:textId="77777777" w:rsidR="007C1112" w:rsidRPr="00276B91" w:rsidRDefault="007C1112" w:rsidP="007C1112">
      <w:r w:rsidRPr="00276B91">
        <w:t>Daily Buy Volume</w:t>
      </w:r>
    </w:p>
    <w:p w14:paraId="265FB523" w14:textId="77777777" w:rsidR="007C1112" w:rsidRPr="00276B91" w:rsidRDefault="007C1112" w:rsidP="007C1112">
      <w:r w:rsidRPr="00276B91">
        <w:t>Daily Sell Volume</w:t>
      </w:r>
    </w:p>
    <w:p w14:paraId="265FB524" w14:textId="77777777" w:rsidR="007C1112" w:rsidRPr="00276B91" w:rsidRDefault="007C1112" w:rsidP="007C1112">
      <w:r w:rsidRPr="00276B91">
        <w:t>Daily Buy Amount</w:t>
      </w:r>
    </w:p>
    <w:p w14:paraId="265FB525" w14:textId="77777777" w:rsidR="007C1112" w:rsidRPr="00276B91" w:rsidRDefault="007C1112" w:rsidP="007C1112">
      <w:r w:rsidRPr="00276B91">
        <w:t>Daily Sell Amount</w:t>
      </w:r>
    </w:p>
    <w:p w14:paraId="265FB526" w14:textId="77777777" w:rsidR="007C1112" w:rsidRPr="00276B91" w:rsidRDefault="007C1112" w:rsidP="007C1112">
      <w:r w:rsidRPr="00276B91">
        <w:t>Cumulative Buy Volume</w:t>
      </w:r>
    </w:p>
    <w:p w14:paraId="265FB527" w14:textId="77777777" w:rsidR="007C1112" w:rsidRPr="00276B91" w:rsidRDefault="007C1112" w:rsidP="007C1112">
      <w:r w:rsidRPr="00276B91">
        <w:t>Cumulative Sell Volume</w:t>
      </w:r>
    </w:p>
    <w:p w14:paraId="265FB528" w14:textId="77777777" w:rsidR="007C1112" w:rsidRPr="00276B91" w:rsidRDefault="007C1112" w:rsidP="007C1112">
      <w:r w:rsidRPr="00276B91">
        <w:t>Cumulative Buy Amount</w:t>
      </w:r>
    </w:p>
    <w:p w14:paraId="265FB529" w14:textId="77777777" w:rsidR="007C1112" w:rsidRPr="00276B91" w:rsidRDefault="007C1112" w:rsidP="007C1112">
      <w:r w:rsidRPr="00276B91">
        <w:t>Cumulative Sell Amount</w:t>
      </w:r>
    </w:p>
    <w:p w14:paraId="265FB52A" w14:textId="77777777" w:rsidR="007C1112" w:rsidRPr="00276B91" w:rsidRDefault="007C1112" w:rsidP="007C1112">
      <w:r w:rsidRPr="00276B91">
        <w:t>Final Obligation Flag</w:t>
      </w:r>
    </w:p>
    <w:p w14:paraId="265FB52B" w14:textId="77F40014" w:rsidR="007C1112" w:rsidRDefault="007C1112" w:rsidP="00122F56">
      <w:pPr>
        <w:rPr>
          <w:color w:val="000000"/>
        </w:rPr>
      </w:pPr>
    </w:p>
    <w:p w14:paraId="66B3E9E3" w14:textId="5F9B2870" w:rsidR="000C3509" w:rsidRDefault="000C3509" w:rsidP="00122F56">
      <w:pPr>
        <w:rPr>
          <w:color w:val="000000"/>
        </w:rPr>
      </w:pPr>
    </w:p>
    <w:p w14:paraId="5E6B2D99" w14:textId="4FFC608D" w:rsidR="000C3509" w:rsidRDefault="000C3509" w:rsidP="00122F56">
      <w:pPr>
        <w:rPr>
          <w:color w:val="000000"/>
        </w:rPr>
      </w:pPr>
    </w:p>
    <w:p w14:paraId="2010D60B" w14:textId="12DD0555" w:rsidR="000C3509" w:rsidRDefault="000C3509" w:rsidP="00122F56">
      <w:pPr>
        <w:rPr>
          <w:color w:val="000000"/>
        </w:rPr>
      </w:pPr>
    </w:p>
    <w:p w14:paraId="4422390A" w14:textId="21D1D406" w:rsidR="000C3509" w:rsidRDefault="000C3509" w:rsidP="00122F56">
      <w:pPr>
        <w:rPr>
          <w:color w:val="000000"/>
        </w:rPr>
      </w:pPr>
    </w:p>
    <w:p w14:paraId="09BFA4C7" w14:textId="44E05325" w:rsidR="000C3509" w:rsidRDefault="000C3509" w:rsidP="00122F56">
      <w:pPr>
        <w:rPr>
          <w:color w:val="000000"/>
        </w:rPr>
      </w:pPr>
    </w:p>
    <w:p w14:paraId="6CE288E8" w14:textId="5F22FFC0" w:rsidR="000C3509" w:rsidRDefault="000C3509" w:rsidP="00122F56">
      <w:pPr>
        <w:rPr>
          <w:color w:val="000000"/>
        </w:rPr>
      </w:pPr>
    </w:p>
    <w:p w14:paraId="5CBA5BC3" w14:textId="7474C4C0" w:rsidR="000C3509" w:rsidRDefault="000C3509" w:rsidP="00122F56">
      <w:pPr>
        <w:rPr>
          <w:color w:val="000000"/>
        </w:rPr>
      </w:pPr>
    </w:p>
    <w:p w14:paraId="3EACF8D4" w14:textId="75780A52" w:rsidR="000C3509" w:rsidRDefault="000C3509" w:rsidP="00122F56">
      <w:pPr>
        <w:rPr>
          <w:color w:val="000000"/>
        </w:rPr>
      </w:pPr>
    </w:p>
    <w:p w14:paraId="1930EC5E" w14:textId="0757D894" w:rsidR="000C3509" w:rsidRDefault="000C3509" w:rsidP="00122F56">
      <w:pPr>
        <w:rPr>
          <w:color w:val="000000"/>
        </w:rPr>
      </w:pPr>
    </w:p>
    <w:p w14:paraId="501C5FFC" w14:textId="2B619C23" w:rsidR="000C3509" w:rsidRDefault="000C3509" w:rsidP="00122F56">
      <w:pPr>
        <w:rPr>
          <w:color w:val="000000"/>
        </w:rPr>
      </w:pPr>
    </w:p>
    <w:p w14:paraId="5AAFB365" w14:textId="22F143F1" w:rsidR="000C3509" w:rsidRDefault="000C3509" w:rsidP="00122F56">
      <w:pPr>
        <w:rPr>
          <w:color w:val="000000"/>
        </w:rPr>
      </w:pPr>
    </w:p>
    <w:p w14:paraId="1CC84121" w14:textId="67FD6FA9" w:rsidR="000C3509" w:rsidRDefault="000C3509" w:rsidP="00122F56">
      <w:pPr>
        <w:rPr>
          <w:color w:val="000000"/>
        </w:rPr>
      </w:pPr>
    </w:p>
    <w:p w14:paraId="00B1A208" w14:textId="1529F01F" w:rsidR="000C3509" w:rsidRDefault="000C3509" w:rsidP="00122F56">
      <w:pPr>
        <w:rPr>
          <w:color w:val="000000"/>
        </w:rPr>
      </w:pPr>
    </w:p>
    <w:p w14:paraId="04ED8991" w14:textId="35B30186" w:rsidR="000C3509" w:rsidRDefault="000C3509" w:rsidP="00122F56">
      <w:pPr>
        <w:rPr>
          <w:color w:val="000000"/>
        </w:rPr>
      </w:pPr>
    </w:p>
    <w:p w14:paraId="2F4E3D0F" w14:textId="6BCB2610" w:rsidR="000C3509" w:rsidRDefault="000C3509" w:rsidP="00122F56">
      <w:pPr>
        <w:rPr>
          <w:color w:val="000000"/>
        </w:rPr>
      </w:pPr>
    </w:p>
    <w:p w14:paraId="6B801B10" w14:textId="39E8BFCF" w:rsidR="000C3509" w:rsidRDefault="000C3509" w:rsidP="00122F56">
      <w:pPr>
        <w:rPr>
          <w:color w:val="000000"/>
        </w:rPr>
      </w:pPr>
    </w:p>
    <w:p w14:paraId="31134663" w14:textId="7CAD818D" w:rsidR="000C3509" w:rsidRDefault="000C3509" w:rsidP="00122F56">
      <w:pPr>
        <w:rPr>
          <w:color w:val="000000"/>
        </w:rPr>
      </w:pPr>
    </w:p>
    <w:p w14:paraId="27500A44" w14:textId="60B945A8" w:rsidR="000C3509" w:rsidRDefault="000C3509" w:rsidP="00122F56">
      <w:pPr>
        <w:rPr>
          <w:color w:val="000000"/>
        </w:rPr>
      </w:pPr>
    </w:p>
    <w:p w14:paraId="3EB21D31" w14:textId="3D45295A" w:rsidR="000C3509" w:rsidRDefault="000C3509" w:rsidP="00122F56">
      <w:pPr>
        <w:rPr>
          <w:color w:val="000000"/>
        </w:rPr>
      </w:pPr>
    </w:p>
    <w:p w14:paraId="21503FF5" w14:textId="6BC2E93D" w:rsidR="000C3509" w:rsidRDefault="000C3509" w:rsidP="00122F56">
      <w:pPr>
        <w:rPr>
          <w:color w:val="000000"/>
        </w:rPr>
      </w:pPr>
    </w:p>
    <w:p w14:paraId="2F7AAB51" w14:textId="368E04E4" w:rsidR="000C3509" w:rsidRDefault="000C3509" w:rsidP="00122F56">
      <w:pPr>
        <w:rPr>
          <w:color w:val="000000"/>
        </w:rPr>
      </w:pPr>
    </w:p>
    <w:p w14:paraId="015E6411" w14:textId="194212AF" w:rsidR="000C3509" w:rsidRDefault="000C3509" w:rsidP="00122F56">
      <w:pPr>
        <w:rPr>
          <w:color w:val="000000"/>
        </w:rPr>
      </w:pPr>
    </w:p>
    <w:p w14:paraId="265FB52C" w14:textId="77777777" w:rsidR="00122F56" w:rsidRPr="00276B91" w:rsidRDefault="00122F56" w:rsidP="00141CB6">
      <w:pPr>
        <w:pStyle w:val="Heading1"/>
        <w:rPr>
          <w:szCs w:val="24"/>
        </w:rPr>
      </w:pPr>
      <w:bookmarkStart w:id="8" w:name="_Toc55570297"/>
      <w:r w:rsidRPr="00276B91">
        <w:rPr>
          <w:szCs w:val="24"/>
        </w:rPr>
        <w:lastRenderedPageBreak/>
        <w:t>Final Obligation Report</w:t>
      </w:r>
      <w:r w:rsidR="00123A49" w:rsidRPr="00276B91">
        <w:rPr>
          <w:szCs w:val="24"/>
        </w:rPr>
        <w:t xml:space="preserve"> (FOBG)</w:t>
      </w:r>
      <w:bookmarkEnd w:id="8"/>
    </w:p>
    <w:p w14:paraId="265FB52D" w14:textId="77777777" w:rsidR="00122F56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 xml:space="preserve">File Name </w:t>
      </w:r>
      <w:r w:rsidR="004E4A3D">
        <w:rPr>
          <w:i/>
          <w:color w:val="000000"/>
        </w:rPr>
        <w:t>for clearing member</w:t>
      </w:r>
      <w:r w:rsidRPr="00276B91">
        <w:rPr>
          <w:i/>
          <w:color w:val="000000"/>
        </w:rPr>
        <w:t>- C_memcode_FOBG_SETTYPNO_DDMMYYYY.csv</w:t>
      </w:r>
    </w:p>
    <w:p w14:paraId="265FB52E" w14:textId="77777777" w:rsidR="004E4A3D" w:rsidRPr="00276B91" w:rsidRDefault="004E4A3D" w:rsidP="00122F56">
      <w:pPr>
        <w:rPr>
          <w:i/>
          <w:color w:val="000000"/>
        </w:rPr>
      </w:pPr>
      <w:r>
        <w:rPr>
          <w:i/>
          <w:color w:val="000000"/>
        </w:rPr>
        <w:t xml:space="preserve">File Name for trading member- </w:t>
      </w:r>
      <w:r w:rsidRPr="00276B91">
        <w:rPr>
          <w:i/>
          <w:color w:val="000000"/>
        </w:rPr>
        <w:t>C_memcode_</w:t>
      </w:r>
      <w:r>
        <w:rPr>
          <w:i/>
          <w:color w:val="000000"/>
        </w:rPr>
        <w:t>T_</w:t>
      </w:r>
      <w:r w:rsidRPr="00276B91">
        <w:rPr>
          <w:i/>
          <w:color w:val="000000"/>
        </w:rPr>
        <w:t>FOBG_SETTYPNO_DDMMYYYY.csv</w:t>
      </w:r>
    </w:p>
    <w:p w14:paraId="265FB52F" w14:textId="77777777" w:rsidR="00122F56" w:rsidRPr="00276B91" w:rsidRDefault="00122F56" w:rsidP="00122F56">
      <w:pPr>
        <w:rPr>
          <w:b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3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53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14:paraId="265FB53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Trading Member Code</w:t>
      </w:r>
    </w:p>
    <w:p w14:paraId="265FB53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Trading Member Branch Code</w:t>
      </w:r>
    </w:p>
    <w:p w14:paraId="265FB53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Custodian Participant Code</w:t>
      </w:r>
    </w:p>
    <w:p w14:paraId="265FB53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Custodian Code</w:t>
      </w:r>
    </w:p>
    <w:p w14:paraId="265FB53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3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3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Code</w:t>
      </w:r>
    </w:p>
    <w:p w14:paraId="265FB53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Obligation Date</w:t>
      </w:r>
    </w:p>
    <w:p w14:paraId="265FB53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No Delivery Security Flag</w:t>
      </w:r>
    </w:p>
    <w:p w14:paraId="265FB53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Daily Buy Volume</w:t>
      </w:r>
    </w:p>
    <w:p w14:paraId="265FB53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Daily Sell Volume</w:t>
      </w:r>
    </w:p>
    <w:p w14:paraId="265FB53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Daily Buy Amount</w:t>
      </w:r>
    </w:p>
    <w:p w14:paraId="265FB53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 xml:space="preserve">Daily Sell Amount </w:t>
      </w:r>
    </w:p>
    <w:p w14:paraId="265FB53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Buy Volume</w:t>
      </w:r>
    </w:p>
    <w:p w14:paraId="265FB54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Sell Volume</w:t>
      </w:r>
    </w:p>
    <w:p w14:paraId="265FB54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Buy Amount</w:t>
      </w:r>
    </w:p>
    <w:p w14:paraId="265FB54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Sell Amount</w:t>
      </w:r>
    </w:p>
    <w:p w14:paraId="265FB543" w14:textId="2E0E9C23" w:rsidR="00122F56" w:rsidRDefault="00122F56" w:rsidP="00122F56">
      <w:pPr>
        <w:rPr>
          <w:color w:val="000000"/>
        </w:rPr>
      </w:pPr>
      <w:r w:rsidRPr="00276B91">
        <w:rPr>
          <w:color w:val="000000"/>
        </w:rPr>
        <w:t>Final Obligation Flag</w:t>
      </w:r>
    </w:p>
    <w:p w14:paraId="0188C41C" w14:textId="4CA82CC5" w:rsidR="00612717" w:rsidRDefault="00612717" w:rsidP="00122F56">
      <w:pPr>
        <w:rPr>
          <w:color w:val="000000"/>
        </w:rPr>
      </w:pPr>
    </w:p>
    <w:p w14:paraId="265FB544" w14:textId="77777777" w:rsidR="00122F56" w:rsidRPr="00276B91" w:rsidRDefault="00122F56" w:rsidP="00141CB6">
      <w:pPr>
        <w:pStyle w:val="Heading1"/>
        <w:rPr>
          <w:szCs w:val="24"/>
        </w:rPr>
      </w:pPr>
      <w:bookmarkStart w:id="9" w:name="_Toc55570298"/>
      <w:r w:rsidRPr="00276B91">
        <w:rPr>
          <w:szCs w:val="24"/>
        </w:rPr>
        <w:t>Net Daily Obligation Report</w:t>
      </w:r>
      <w:r w:rsidR="00123A49" w:rsidRPr="00276B91">
        <w:rPr>
          <w:szCs w:val="24"/>
        </w:rPr>
        <w:t xml:space="preserve"> (NDOBG)</w:t>
      </w:r>
      <w:bookmarkEnd w:id="9"/>
    </w:p>
    <w:p w14:paraId="265FB545" w14:textId="77777777" w:rsidR="00122F56" w:rsidRDefault="00122F56" w:rsidP="00122F56">
      <w:pPr>
        <w:rPr>
          <w:bCs/>
          <w:i/>
          <w:color w:val="000000"/>
        </w:rPr>
      </w:pPr>
      <w:r w:rsidRPr="00276B91">
        <w:rPr>
          <w:bCs/>
          <w:i/>
          <w:color w:val="000000"/>
        </w:rPr>
        <w:t>File Name</w:t>
      </w:r>
      <w:r w:rsidR="00334EA4">
        <w:rPr>
          <w:bCs/>
          <w:i/>
          <w:color w:val="000000"/>
        </w:rPr>
        <w:t xml:space="preserve"> for clearing member</w:t>
      </w:r>
      <w:r w:rsidRPr="00276B91">
        <w:rPr>
          <w:bCs/>
          <w:i/>
          <w:color w:val="000000"/>
        </w:rPr>
        <w:t xml:space="preserve"> - C_memcode_NDOBG_SETTYPNO_DDMMYYYY.csv</w:t>
      </w:r>
    </w:p>
    <w:p w14:paraId="265FB546" w14:textId="77777777" w:rsidR="00334EA4" w:rsidRPr="00276B91" w:rsidRDefault="00334EA4" w:rsidP="00334EA4">
      <w:pPr>
        <w:rPr>
          <w:bCs/>
          <w:i/>
          <w:color w:val="000000"/>
        </w:rPr>
      </w:pPr>
      <w:r w:rsidRPr="00276B91">
        <w:rPr>
          <w:bCs/>
          <w:i/>
          <w:color w:val="000000"/>
        </w:rPr>
        <w:t>File Name</w:t>
      </w:r>
      <w:r>
        <w:rPr>
          <w:bCs/>
          <w:i/>
          <w:color w:val="000000"/>
        </w:rPr>
        <w:t xml:space="preserve"> for trading member</w:t>
      </w:r>
      <w:r w:rsidRPr="00276B91">
        <w:rPr>
          <w:bCs/>
          <w:i/>
          <w:color w:val="000000"/>
        </w:rPr>
        <w:t xml:space="preserve"> - C_memcode</w:t>
      </w:r>
      <w:r>
        <w:rPr>
          <w:bCs/>
          <w:i/>
          <w:color w:val="000000"/>
        </w:rPr>
        <w:t>_T_</w:t>
      </w:r>
      <w:r w:rsidRPr="00276B91">
        <w:rPr>
          <w:bCs/>
          <w:i/>
          <w:color w:val="000000"/>
        </w:rPr>
        <w:t>NDOBG_SETTYPNO_DDMMYYYY.csv</w:t>
      </w:r>
    </w:p>
    <w:p w14:paraId="265FB547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48" w14:textId="77777777" w:rsidR="00122F56" w:rsidRPr="00276B91" w:rsidRDefault="00122F56" w:rsidP="00122F56">
      <w:pPr>
        <w:rPr>
          <w:bCs/>
          <w:color w:val="000000"/>
        </w:rPr>
      </w:pPr>
      <w:r w:rsidRPr="00276B91">
        <w:rPr>
          <w:bCs/>
          <w:color w:val="000000"/>
        </w:rPr>
        <w:t>Security Symbol</w:t>
      </w:r>
    </w:p>
    <w:p w14:paraId="265FB549" w14:textId="77777777" w:rsidR="00122F56" w:rsidRPr="00276B91" w:rsidRDefault="00122F56" w:rsidP="00122F56">
      <w:pPr>
        <w:rPr>
          <w:bCs/>
          <w:color w:val="000000"/>
        </w:rPr>
      </w:pPr>
      <w:r w:rsidRPr="00276B91">
        <w:rPr>
          <w:bCs/>
          <w:color w:val="000000"/>
        </w:rPr>
        <w:t>Security Series</w:t>
      </w:r>
    </w:p>
    <w:p w14:paraId="265FB54A" w14:textId="77777777" w:rsidR="00122F56" w:rsidRPr="00276B91" w:rsidRDefault="00122F56" w:rsidP="00122F56">
      <w:pPr>
        <w:rPr>
          <w:bCs/>
          <w:color w:val="000000"/>
        </w:rPr>
      </w:pPr>
      <w:r w:rsidRPr="00276B91">
        <w:rPr>
          <w:bCs/>
          <w:color w:val="000000"/>
        </w:rPr>
        <w:t>Cumulative Buy Quantity</w:t>
      </w:r>
    </w:p>
    <w:p w14:paraId="265FB54B" w14:textId="77777777" w:rsidR="00122F56" w:rsidRPr="00276B91" w:rsidRDefault="00122F56" w:rsidP="00122F56">
      <w:pPr>
        <w:rPr>
          <w:bCs/>
          <w:color w:val="000000"/>
        </w:rPr>
      </w:pPr>
      <w:r w:rsidRPr="00276B91">
        <w:rPr>
          <w:bCs/>
          <w:color w:val="000000"/>
        </w:rPr>
        <w:t>Cumulative Buy Value</w:t>
      </w:r>
    </w:p>
    <w:p w14:paraId="265FB54C" w14:textId="77777777" w:rsidR="00122F56" w:rsidRPr="00276B91" w:rsidRDefault="00122F56" w:rsidP="00122F56">
      <w:pPr>
        <w:rPr>
          <w:bCs/>
          <w:color w:val="000000"/>
          <w:lang w:val="fr-FR"/>
        </w:rPr>
      </w:pPr>
      <w:r w:rsidRPr="00276B91">
        <w:rPr>
          <w:bCs/>
          <w:color w:val="000000"/>
          <w:lang w:val="fr-FR"/>
        </w:rPr>
        <w:t>Cumulative Sell Quantity</w:t>
      </w:r>
    </w:p>
    <w:p w14:paraId="265FB54D" w14:textId="77777777" w:rsidR="00122F56" w:rsidRPr="00276B91" w:rsidRDefault="00122F56" w:rsidP="00122F56">
      <w:pPr>
        <w:rPr>
          <w:bCs/>
          <w:color w:val="000000"/>
          <w:lang w:val="fr-FR"/>
        </w:rPr>
      </w:pPr>
      <w:r w:rsidRPr="00276B91">
        <w:rPr>
          <w:bCs/>
          <w:color w:val="000000"/>
          <w:lang w:val="fr-FR"/>
        </w:rPr>
        <w:t>Cumulative Sell Value</w:t>
      </w:r>
    </w:p>
    <w:p w14:paraId="265FB54E" w14:textId="77777777" w:rsidR="00122F56" w:rsidRPr="00276B91" w:rsidRDefault="00122F56" w:rsidP="00122F56">
      <w:pPr>
        <w:rPr>
          <w:bCs/>
          <w:color w:val="000000"/>
          <w:lang w:val="fr-FR"/>
        </w:rPr>
      </w:pPr>
      <w:r w:rsidRPr="00276B91">
        <w:rPr>
          <w:bCs/>
          <w:color w:val="000000"/>
          <w:lang w:val="fr-FR"/>
        </w:rPr>
        <w:t>Net Quantity</w:t>
      </w:r>
    </w:p>
    <w:p w14:paraId="265FB54F" w14:textId="77777777" w:rsidR="00122F56" w:rsidRPr="00276B91" w:rsidRDefault="00122F56" w:rsidP="00122F56">
      <w:pPr>
        <w:rPr>
          <w:bCs/>
          <w:color w:val="000000"/>
        </w:rPr>
      </w:pPr>
      <w:r w:rsidRPr="00276B91">
        <w:rPr>
          <w:bCs/>
          <w:color w:val="000000"/>
        </w:rPr>
        <w:t>Net Value</w:t>
      </w:r>
    </w:p>
    <w:p w14:paraId="265FB550" w14:textId="2E0739AF" w:rsidR="00122F56" w:rsidRDefault="00122F56" w:rsidP="00122F56">
      <w:pPr>
        <w:rPr>
          <w:color w:val="000000"/>
        </w:rPr>
      </w:pPr>
    </w:p>
    <w:p w14:paraId="663CC3C4" w14:textId="2CD2891A" w:rsidR="000C3509" w:rsidRDefault="000C3509" w:rsidP="00122F56">
      <w:pPr>
        <w:rPr>
          <w:color w:val="000000"/>
        </w:rPr>
      </w:pPr>
    </w:p>
    <w:p w14:paraId="23E26A5C" w14:textId="7FF972DD" w:rsidR="000C3509" w:rsidRDefault="000C3509" w:rsidP="00122F56">
      <w:pPr>
        <w:rPr>
          <w:color w:val="000000"/>
        </w:rPr>
      </w:pPr>
    </w:p>
    <w:p w14:paraId="1FB897A0" w14:textId="02EE40E5" w:rsidR="000C3509" w:rsidRDefault="000C3509" w:rsidP="00122F56">
      <w:pPr>
        <w:rPr>
          <w:color w:val="000000"/>
        </w:rPr>
      </w:pPr>
    </w:p>
    <w:p w14:paraId="093C487E" w14:textId="62974190" w:rsidR="000C3509" w:rsidRDefault="000C3509" w:rsidP="00122F56">
      <w:pPr>
        <w:rPr>
          <w:color w:val="000000"/>
        </w:rPr>
      </w:pPr>
    </w:p>
    <w:p w14:paraId="5FBB2E5E" w14:textId="68CB2AA9" w:rsidR="000C3509" w:rsidRDefault="000C3509" w:rsidP="00122F56">
      <w:pPr>
        <w:rPr>
          <w:color w:val="000000"/>
        </w:rPr>
      </w:pPr>
    </w:p>
    <w:p w14:paraId="553081F7" w14:textId="77777777" w:rsidR="000C3509" w:rsidRPr="00276B91" w:rsidRDefault="000C3509" w:rsidP="00122F56">
      <w:pPr>
        <w:rPr>
          <w:color w:val="000000"/>
        </w:rPr>
      </w:pPr>
    </w:p>
    <w:p w14:paraId="265FB551" w14:textId="77777777" w:rsidR="00122F56" w:rsidRPr="00276B91" w:rsidRDefault="00122F56" w:rsidP="00141CB6">
      <w:pPr>
        <w:pStyle w:val="Heading1"/>
        <w:rPr>
          <w:szCs w:val="24"/>
        </w:rPr>
      </w:pPr>
      <w:bookmarkStart w:id="10" w:name="_Toc55570299"/>
      <w:r w:rsidRPr="00276B91">
        <w:rPr>
          <w:szCs w:val="24"/>
        </w:rPr>
        <w:lastRenderedPageBreak/>
        <w:t>Net Final Obligation Report</w:t>
      </w:r>
      <w:r w:rsidR="00123A49" w:rsidRPr="00276B91">
        <w:rPr>
          <w:szCs w:val="24"/>
        </w:rPr>
        <w:t xml:space="preserve"> (NFOBG)</w:t>
      </w:r>
      <w:bookmarkEnd w:id="10"/>
    </w:p>
    <w:p w14:paraId="265FB552" w14:textId="77777777" w:rsidR="00122F56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</w:t>
      </w:r>
      <w:r w:rsidR="00334EA4">
        <w:rPr>
          <w:i/>
          <w:color w:val="000000"/>
        </w:rPr>
        <w:t xml:space="preserve"> for clearing member</w:t>
      </w:r>
      <w:r w:rsidRPr="00276B91">
        <w:rPr>
          <w:i/>
          <w:color w:val="000000"/>
        </w:rPr>
        <w:t xml:space="preserve"> - C_memcode_NFOBG_SETTYPNO_DDMMYYYY.csv</w:t>
      </w:r>
    </w:p>
    <w:p w14:paraId="265FB553" w14:textId="77777777" w:rsidR="00334EA4" w:rsidRPr="00276B91" w:rsidRDefault="00334EA4" w:rsidP="00122F56">
      <w:pPr>
        <w:rPr>
          <w:i/>
          <w:color w:val="000000"/>
        </w:rPr>
      </w:pPr>
      <w:r>
        <w:rPr>
          <w:i/>
          <w:color w:val="000000"/>
        </w:rPr>
        <w:t xml:space="preserve">File Name for trading member - </w:t>
      </w:r>
      <w:r w:rsidRPr="00276B91">
        <w:rPr>
          <w:i/>
          <w:color w:val="000000"/>
        </w:rPr>
        <w:t>C_memcode</w:t>
      </w:r>
      <w:r>
        <w:rPr>
          <w:i/>
          <w:color w:val="000000"/>
        </w:rPr>
        <w:t>_T_</w:t>
      </w:r>
      <w:r w:rsidRPr="00276B91">
        <w:rPr>
          <w:i/>
          <w:color w:val="000000"/>
        </w:rPr>
        <w:t>_NFOBG_SETTYPNO_DDMMYYYY.csv</w:t>
      </w:r>
    </w:p>
    <w:p w14:paraId="265FB554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5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5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5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Buy Quantity</w:t>
      </w:r>
    </w:p>
    <w:p w14:paraId="265FB55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Buy Value</w:t>
      </w:r>
    </w:p>
    <w:p w14:paraId="265FB559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Cumulative Sell Quantity</w:t>
      </w:r>
    </w:p>
    <w:p w14:paraId="265FB55A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Cumulative Sell Value</w:t>
      </w:r>
    </w:p>
    <w:p w14:paraId="265FB55B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Net Quantity</w:t>
      </w:r>
    </w:p>
    <w:p w14:paraId="265FB55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Net Value</w:t>
      </w:r>
    </w:p>
    <w:p w14:paraId="265FB55D" w14:textId="0E009A78" w:rsidR="00122F56" w:rsidRDefault="00122F56" w:rsidP="00122F56">
      <w:pPr>
        <w:rPr>
          <w:lang w:val="en-IN"/>
        </w:rPr>
      </w:pPr>
    </w:p>
    <w:p w14:paraId="483294EE" w14:textId="77777777" w:rsidR="000C3509" w:rsidRDefault="000C3509" w:rsidP="00122F56">
      <w:pPr>
        <w:rPr>
          <w:lang w:val="en-IN"/>
        </w:rPr>
      </w:pPr>
    </w:p>
    <w:p w14:paraId="265FB55E" w14:textId="77777777" w:rsidR="00A17B1F" w:rsidRPr="00A17B1F" w:rsidRDefault="00A17B1F" w:rsidP="00A17B1F">
      <w:pPr>
        <w:pStyle w:val="Heading1"/>
      </w:pPr>
      <w:bookmarkStart w:id="11" w:name="_Toc55570300"/>
      <w:r w:rsidRPr="00A17B1F">
        <w:t>Detailed Final Obligation Report (DFOBG)</w:t>
      </w:r>
      <w:bookmarkEnd w:id="11"/>
    </w:p>
    <w:p w14:paraId="265FB55F" w14:textId="77777777" w:rsidR="00A17B1F" w:rsidRDefault="00A17B1F" w:rsidP="00A17B1F">
      <w:pPr>
        <w:rPr>
          <w:i/>
          <w:color w:val="000000"/>
        </w:rPr>
      </w:pPr>
      <w:r w:rsidRPr="00276B91">
        <w:rPr>
          <w:i/>
          <w:color w:val="000000"/>
        </w:rPr>
        <w:t>File Name</w:t>
      </w:r>
      <w:r>
        <w:rPr>
          <w:i/>
          <w:color w:val="000000"/>
        </w:rPr>
        <w:t xml:space="preserve"> for clearing member</w:t>
      </w:r>
      <w:r w:rsidRPr="00276B91">
        <w:rPr>
          <w:i/>
          <w:color w:val="000000"/>
        </w:rPr>
        <w:t xml:space="preserve"> - </w:t>
      </w:r>
      <w:r w:rsidRPr="00A17B1F">
        <w:rPr>
          <w:i/>
          <w:color w:val="000000"/>
        </w:rPr>
        <w:t>C_memcode_DFOBG_SETTYPNO_DDMMYYYY.csv</w:t>
      </w:r>
    </w:p>
    <w:p w14:paraId="265FB560" w14:textId="77777777" w:rsidR="00A17B1F" w:rsidRPr="00276B91" w:rsidRDefault="00A17B1F" w:rsidP="00A17B1F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61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Settlement Type</w:t>
      </w:r>
    </w:p>
    <w:p w14:paraId="265FB562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Settlement No</w:t>
      </w:r>
    </w:p>
    <w:p w14:paraId="265FB563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Trading Member Code</w:t>
      </w:r>
    </w:p>
    <w:p w14:paraId="265FB564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Trading Member Branch Code</w:t>
      </w:r>
    </w:p>
    <w:p w14:paraId="265FB565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Custodian Participant Code</w:t>
      </w:r>
    </w:p>
    <w:p w14:paraId="265FB566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Custodian Code</w:t>
      </w:r>
    </w:p>
    <w:p w14:paraId="265FB567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Security Symbol</w:t>
      </w:r>
    </w:p>
    <w:p w14:paraId="265FB568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Security Series</w:t>
      </w:r>
    </w:p>
    <w:p w14:paraId="265FB569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Security Code</w:t>
      </w:r>
    </w:p>
    <w:p w14:paraId="265FB56A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Obligation Date</w:t>
      </w:r>
    </w:p>
    <w:p w14:paraId="265FB56B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No Delivery Security Flag</w:t>
      </w:r>
    </w:p>
    <w:p w14:paraId="265FB56C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Daily Buy Volume</w:t>
      </w:r>
    </w:p>
    <w:p w14:paraId="265FB56D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Daily Sell Volume</w:t>
      </w:r>
    </w:p>
    <w:p w14:paraId="265FB56E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Daily Buy Amount</w:t>
      </w:r>
    </w:p>
    <w:p w14:paraId="265FB56F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 xml:space="preserve">Daily Sell Amount </w:t>
      </w:r>
    </w:p>
    <w:p w14:paraId="265FB570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Cumulative Buy Volume</w:t>
      </w:r>
    </w:p>
    <w:p w14:paraId="265FB571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Cumulative Sell Volume</w:t>
      </w:r>
    </w:p>
    <w:p w14:paraId="265FB572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Cumulative Buy Amount</w:t>
      </w:r>
    </w:p>
    <w:p w14:paraId="265FB573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Cumulative Sell Amount</w:t>
      </w:r>
    </w:p>
    <w:p w14:paraId="265FB574" w14:textId="44D1F728" w:rsidR="00A17B1F" w:rsidRDefault="00A17B1F" w:rsidP="00A17B1F">
      <w:pPr>
        <w:rPr>
          <w:lang w:val="en-IN"/>
        </w:rPr>
      </w:pPr>
      <w:r w:rsidRPr="00A17B1F">
        <w:rPr>
          <w:lang w:val="en-IN"/>
        </w:rPr>
        <w:t>Final Obligation Flag</w:t>
      </w:r>
    </w:p>
    <w:p w14:paraId="4603A281" w14:textId="508BB01A" w:rsidR="00612717" w:rsidRDefault="00612717" w:rsidP="00A17B1F">
      <w:pPr>
        <w:rPr>
          <w:lang w:val="en-IN"/>
        </w:rPr>
      </w:pPr>
    </w:p>
    <w:p w14:paraId="19EFC29E" w14:textId="50E08457" w:rsidR="000C3509" w:rsidRDefault="000C3509" w:rsidP="00A17B1F">
      <w:pPr>
        <w:rPr>
          <w:lang w:val="en-IN"/>
        </w:rPr>
      </w:pPr>
    </w:p>
    <w:p w14:paraId="5041D5A5" w14:textId="08AE0532" w:rsidR="000C3509" w:rsidRDefault="000C3509" w:rsidP="00A17B1F">
      <w:pPr>
        <w:rPr>
          <w:lang w:val="en-IN"/>
        </w:rPr>
      </w:pPr>
    </w:p>
    <w:p w14:paraId="1709F202" w14:textId="7395FBF5" w:rsidR="000C3509" w:rsidRDefault="000C3509" w:rsidP="00A17B1F">
      <w:pPr>
        <w:rPr>
          <w:lang w:val="en-IN"/>
        </w:rPr>
      </w:pPr>
    </w:p>
    <w:p w14:paraId="5BEFDFE9" w14:textId="1C6DDBDE" w:rsidR="000C3509" w:rsidRDefault="000C3509" w:rsidP="00A17B1F">
      <w:pPr>
        <w:rPr>
          <w:lang w:val="en-IN"/>
        </w:rPr>
      </w:pPr>
    </w:p>
    <w:p w14:paraId="3D988E8B" w14:textId="20A13B7F" w:rsidR="000C3509" w:rsidRDefault="000C3509" w:rsidP="00A17B1F">
      <w:pPr>
        <w:rPr>
          <w:lang w:val="en-IN"/>
        </w:rPr>
      </w:pPr>
    </w:p>
    <w:p w14:paraId="6474382C" w14:textId="599BE34C" w:rsidR="000C3509" w:rsidRDefault="000C3509" w:rsidP="00A17B1F">
      <w:pPr>
        <w:rPr>
          <w:lang w:val="en-IN"/>
        </w:rPr>
      </w:pPr>
    </w:p>
    <w:p w14:paraId="4C6BC95A" w14:textId="5E186D5E" w:rsidR="000C3509" w:rsidRDefault="000C3509" w:rsidP="00A17B1F">
      <w:pPr>
        <w:rPr>
          <w:lang w:val="en-IN"/>
        </w:rPr>
      </w:pPr>
    </w:p>
    <w:p w14:paraId="6A2889A9" w14:textId="77777777" w:rsidR="000C3509" w:rsidRDefault="000C3509" w:rsidP="00A17B1F">
      <w:pPr>
        <w:rPr>
          <w:lang w:val="en-IN"/>
        </w:rPr>
      </w:pPr>
    </w:p>
    <w:p w14:paraId="77D4C8CA" w14:textId="77777777" w:rsidR="00612717" w:rsidRPr="00276B91" w:rsidRDefault="00612717" w:rsidP="00A17B1F">
      <w:pPr>
        <w:rPr>
          <w:lang w:val="en-IN"/>
        </w:rPr>
      </w:pPr>
    </w:p>
    <w:p w14:paraId="265FB575" w14:textId="77777777" w:rsidR="00122F56" w:rsidRPr="00276B91" w:rsidRDefault="00122F56" w:rsidP="00141CB6">
      <w:pPr>
        <w:pStyle w:val="Heading1"/>
        <w:rPr>
          <w:szCs w:val="24"/>
        </w:rPr>
      </w:pPr>
      <w:bookmarkStart w:id="12" w:name="_Toc55570301"/>
      <w:r w:rsidRPr="00276B91">
        <w:rPr>
          <w:szCs w:val="24"/>
        </w:rPr>
        <w:t>Daily Funds Statement</w:t>
      </w:r>
      <w:r w:rsidR="00123A49" w:rsidRPr="00276B91">
        <w:rPr>
          <w:szCs w:val="24"/>
        </w:rPr>
        <w:t xml:space="preserve"> (DFND)</w:t>
      </w:r>
      <w:bookmarkEnd w:id="12"/>
    </w:p>
    <w:p w14:paraId="265FB576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C_memcode_DFND_DDMMYYYYY.csv</w:t>
      </w:r>
    </w:p>
    <w:p w14:paraId="265FB577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7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Summary Txn No</w:t>
      </w:r>
    </w:p>
    <w:p w14:paraId="265FB57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Segment Indicator</w:t>
      </w:r>
    </w:p>
    <w:p w14:paraId="265FB57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Bank Txns Received Date</w:t>
      </w:r>
    </w:p>
    <w:p w14:paraId="265FB57B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Transaction Code</w:t>
      </w:r>
    </w:p>
    <w:p w14:paraId="265FB57C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Transaction Description</w:t>
      </w:r>
    </w:p>
    <w:p w14:paraId="265FB57D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Debit/Credit</w:t>
      </w:r>
    </w:p>
    <w:p w14:paraId="265FB57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Original Amount</w:t>
      </w:r>
    </w:p>
    <w:p w14:paraId="265FB57F" w14:textId="77777777" w:rsidR="00122F56" w:rsidRPr="00276B91" w:rsidRDefault="00122F56" w:rsidP="00122F56">
      <w:pPr>
        <w:tabs>
          <w:tab w:val="left" w:pos="1635"/>
        </w:tabs>
        <w:rPr>
          <w:color w:val="000000"/>
        </w:rPr>
      </w:pPr>
      <w:r w:rsidRPr="00276B91">
        <w:rPr>
          <w:color w:val="000000"/>
        </w:rPr>
        <w:t>Due Amount</w:t>
      </w:r>
      <w:r w:rsidRPr="00276B91">
        <w:rPr>
          <w:color w:val="000000"/>
        </w:rPr>
        <w:tab/>
      </w:r>
    </w:p>
    <w:p w14:paraId="265FB58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Amount Received</w:t>
      </w:r>
    </w:p>
    <w:p w14:paraId="265FB58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Short Amount</w:t>
      </w:r>
    </w:p>
    <w:p w14:paraId="265FB582" w14:textId="77777777" w:rsidR="00122F56" w:rsidRPr="00276B91" w:rsidRDefault="00122F56" w:rsidP="00122F56">
      <w:pPr>
        <w:rPr>
          <w:lang w:val="en-IN"/>
        </w:rPr>
      </w:pPr>
    </w:p>
    <w:p w14:paraId="265FB583" w14:textId="77777777" w:rsidR="00122F56" w:rsidRPr="00276B91" w:rsidRDefault="00122F56" w:rsidP="00141CB6">
      <w:pPr>
        <w:pStyle w:val="Heading1"/>
        <w:rPr>
          <w:szCs w:val="24"/>
        </w:rPr>
      </w:pPr>
      <w:bookmarkStart w:id="13" w:name="_Toc55570302"/>
      <w:r w:rsidRPr="00276B91">
        <w:rPr>
          <w:szCs w:val="24"/>
        </w:rPr>
        <w:t>Bank Summary Report</w:t>
      </w:r>
      <w:r w:rsidR="00123A49" w:rsidRPr="00276B91">
        <w:rPr>
          <w:szCs w:val="24"/>
        </w:rPr>
        <w:t xml:space="preserve"> (DFNS)</w:t>
      </w:r>
      <w:bookmarkEnd w:id="13"/>
    </w:p>
    <w:p w14:paraId="265FB584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– C_memcode_DFNS_DDMMYYYY.csv</w:t>
      </w:r>
    </w:p>
    <w:p w14:paraId="265FB585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8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Summary Transaction Number</w:t>
      </w:r>
    </w:p>
    <w:p w14:paraId="265FB58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Description</w:t>
      </w:r>
    </w:p>
    <w:p w14:paraId="265FB58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Transaction Code</w:t>
      </w:r>
    </w:p>
    <w:p w14:paraId="265FB58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Debit/Credit</w:t>
      </w:r>
    </w:p>
    <w:p w14:paraId="265FB58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From Account Number</w:t>
      </w:r>
    </w:p>
    <w:p w14:paraId="265FB58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To Account Number</w:t>
      </w:r>
    </w:p>
    <w:p w14:paraId="265FB58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Amount</w:t>
      </w:r>
    </w:p>
    <w:p w14:paraId="265FB58D" w14:textId="77777777" w:rsidR="00122F56" w:rsidRPr="00276B91" w:rsidRDefault="00122F56" w:rsidP="00122F56">
      <w:pPr>
        <w:rPr>
          <w:lang w:val="en-IN"/>
        </w:rPr>
      </w:pPr>
    </w:p>
    <w:p w14:paraId="265FB58E" w14:textId="77777777" w:rsidR="00122F56" w:rsidRPr="00276B91" w:rsidRDefault="00122F56" w:rsidP="00141CB6">
      <w:pPr>
        <w:pStyle w:val="Heading1"/>
        <w:rPr>
          <w:szCs w:val="24"/>
        </w:rPr>
      </w:pPr>
      <w:bookmarkStart w:id="14" w:name="_Toc55570303"/>
      <w:r w:rsidRPr="00276B91">
        <w:rPr>
          <w:szCs w:val="24"/>
        </w:rPr>
        <w:t>Auctions Square off Debit/ Credit Report</w:t>
      </w:r>
      <w:r w:rsidR="00123A49" w:rsidRPr="00276B91">
        <w:rPr>
          <w:szCs w:val="24"/>
        </w:rPr>
        <w:t xml:space="preserve"> (ASQR)</w:t>
      </w:r>
      <w:bookmarkEnd w:id="14"/>
    </w:p>
    <w:p w14:paraId="265FB58F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 xml:space="preserve">File Name - C_memcode_ASQR_SETTYPNO_D_DDMMYYYY.CSV or </w:t>
      </w:r>
    </w:p>
    <w:p w14:paraId="265FB590" w14:textId="2BC32279" w:rsidR="00122F56" w:rsidRPr="00276B91" w:rsidRDefault="00122F56" w:rsidP="00122F56">
      <w:pPr>
        <w:ind w:left="180"/>
        <w:rPr>
          <w:i/>
          <w:color w:val="000000"/>
        </w:rPr>
      </w:pPr>
      <w:r w:rsidRPr="00276B91">
        <w:rPr>
          <w:i/>
          <w:color w:val="000000"/>
        </w:rPr>
        <w:tab/>
        <w:t xml:space="preserve">        C_memcode_ASQR_SETTYPNO_R_DDMMYYYY.CSV</w:t>
      </w:r>
    </w:p>
    <w:p w14:paraId="265FB591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9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9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9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59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Number</w:t>
      </w:r>
    </w:p>
    <w:p w14:paraId="265FB59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Square off quantity</w:t>
      </w:r>
    </w:p>
    <w:p w14:paraId="265FB59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Square off Price</w:t>
      </w:r>
    </w:p>
    <w:p w14:paraId="265FB59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Square off debit/Credit Amount</w:t>
      </w:r>
    </w:p>
    <w:p w14:paraId="265FB599" w14:textId="3036026B" w:rsidR="00122F56" w:rsidRDefault="00122F56" w:rsidP="00122F56">
      <w:pPr>
        <w:rPr>
          <w:color w:val="000000"/>
        </w:rPr>
      </w:pPr>
    </w:p>
    <w:p w14:paraId="23079D89" w14:textId="7633625D" w:rsidR="000C3509" w:rsidRDefault="000C3509" w:rsidP="00122F56">
      <w:pPr>
        <w:rPr>
          <w:color w:val="000000"/>
        </w:rPr>
      </w:pPr>
    </w:p>
    <w:p w14:paraId="2C518292" w14:textId="38969178" w:rsidR="000C3509" w:rsidRDefault="000C3509" w:rsidP="00122F56">
      <w:pPr>
        <w:rPr>
          <w:color w:val="000000"/>
        </w:rPr>
      </w:pPr>
    </w:p>
    <w:p w14:paraId="035777B9" w14:textId="22A5B2C6" w:rsidR="000C3509" w:rsidRDefault="000C3509" w:rsidP="00122F56">
      <w:pPr>
        <w:rPr>
          <w:color w:val="000000"/>
        </w:rPr>
      </w:pPr>
    </w:p>
    <w:p w14:paraId="49C826A1" w14:textId="3568D9B6" w:rsidR="000C3509" w:rsidRDefault="000C3509" w:rsidP="00122F56">
      <w:pPr>
        <w:rPr>
          <w:color w:val="000000"/>
        </w:rPr>
      </w:pPr>
    </w:p>
    <w:p w14:paraId="1274EEAA" w14:textId="5EBA1B5A" w:rsidR="000C3509" w:rsidRDefault="000C3509" w:rsidP="00122F56">
      <w:pPr>
        <w:rPr>
          <w:color w:val="000000"/>
        </w:rPr>
      </w:pPr>
    </w:p>
    <w:p w14:paraId="24B832B9" w14:textId="77777777" w:rsidR="000C3509" w:rsidRPr="00276B91" w:rsidRDefault="000C3509" w:rsidP="00122F56">
      <w:pPr>
        <w:rPr>
          <w:color w:val="000000"/>
        </w:rPr>
      </w:pPr>
    </w:p>
    <w:p w14:paraId="265FB59A" w14:textId="77777777" w:rsidR="00122F56" w:rsidRPr="00276B91" w:rsidRDefault="00122F56" w:rsidP="00141CB6">
      <w:pPr>
        <w:pStyle w:val="Heading1"/>
        <w:rPr>
          <w:szCs w:val="24"/>
        </w:rPr>
      </w:pPr>
      <w:bookmarkStart w:id="15" w:name="_Toc55570304"/>
      <w:r w:rsidRPr="00276B91">
        <w:rPr>
          <w:szCs w:val="24"/>
        </w:rPr>
        <w:lastRenderedPageBreak/>
        <w:t>Auction Difference Report</w:t>
      </w:r>
      <w:r w:rsidR="00123A49" w:rsidRPr="00276B91">
        <w:rPr>
          <w:szCs w:val="24"/>
        </w:rPr>
        <w:t xml:space="preserve"> (ADIF)</w:t>
      </w:r>
      <w:bookmarkEnd w:id="15"/>
    </w:p>
    <w:p w14:paraId="265FB59B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C_memcode_ADIF_SETTYPNO_DDMMYYYY.csv</w:t>
      </w:r>
    </w:p>
    <w:p w14:paraId="265FB59C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9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9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9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5A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14:paraId="265FB5A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Qty</w:t>
      </w:r>
    </w:p>
    <w:p w14:paraId="265FB5A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Valuation Amount</w:t>
      </w:r>
    </w:p>
    <w:p w14:paraId="265FB5A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Auction Amount</w:t>
      </w:r>
    </w:p>
    <w:p w14:paraId="265FB5A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Auction Difference Amount</w:t>
      </w:r>
    </w:p>
    <w:p w14:paraId="265FB5A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Total Funds Payable</w:t>
      </w:r>
    </w:p>
    <w:p w14:paraId="265FB5A6" w14:textId="77777777" w:rsidR="00122F56" w:rsidRPr="00276B91" w:rsidRDefault="00122F56" w:rsidP="00122F56">
      <w:pPr>
        <w:rPr>
          <w:color w:val="000000"/>
        </w:rPr>
      </w:pPr>
    </w:p>
    <w:p w14:paraId="265FB5A7" w14:textId="77777777" w:rsidR="00122F56" w:rsidRPr="00276B91" w:rsidRDefault="00122F56" w:rsidP="00141CB6">
      <w:pPr>
        <w:pStyle w:val="Heading1"/>
        <w:rPr>
          <w:szCs w:val="24"/>
        </w:rPr>
      </w:pPr>
      <w:bookmarkStart w:id="16" w:name="_Toc55570305"/>
      <w:r w:rsidRPr="00276B91">
        <w:rPr>
          <w:szCs w:val="24"/>
        </w:rPr>
        <w:t>Security Master</w:t>
      </w:r>
      <w:bookmarkEnd w:id="16"/>
    </w:p>
    <w:p w14:paraId="265FB5A8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C_SEC_DDMMYYYY</w:t>
      </w:r>
      <w:r w:rsidR="00EC625F">
        <w:rPr>
          <w:i/>
          <w:color w:val="000000"/>
        </w:rPr>
        <w:t>_&lt;&lt;exchange code&gt;&gt;</w:t>
      </w:r>
      <w:r w:rsidRPr="00276B91">
        <w:rPr>
          <w:i/>
          <w:color w:val="000000"/>
        </w:rPr>
        <w:t>.csv</w:t>
      </w:r>
    </w:p>
    <w:p w14:paraId="265FB5A9" w14:textId="77777777" w:rsidR="00122F56" w:rsidRPr="00276B91" w:rsidRDefault="00122F56" w:rsidP="00122F56">
      <w:pPr>
        <w:rPr>
          <w:b/>
          <w:color w:val="000000"/>
        </w:rPr>
      </w:pPr>
      <w:r w:rsidRPr="00276B91">
        <w:rPr>
          <w:i/>
          <w:color w:val="000000"/>
        </w:rPr>
        <w:t>File location – Common Folder/Clearing</w:t>
      </w:r>
    </w:p>
    <w:p w14:paraId="265FB5A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A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A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Description</w:t>
      </w:r>
    </w:p>
    <w:p w14:paraId="265FB5A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Code</w:t>
      </w:r>
    </w:p>
    <w:p w14:paraId="265FB5A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ISIN</w:t>
      </w:r>
    </w:p>
    <w:p w14:paraId="265FB5AF" w14:textId="77777777" w:rsidR="00122F56" w:rsidRPr="00276B91" w:rsidRDefault="00122F56" w:rsidP="00122F56">
      <w:pPr>
        <w:rPr>
          <w:color w:val="000000"/>
        </w:rPr>
      </w:pPr>
    </w:p>
    <w:p w14:paraId="265FB5B0" w14:textId="77777777" w:rsidR="00122F56" w:rsidRPr="00276B91" w:rsidRDefault="00122F56" w:rsidP="00141CB6">
      <w:pPr>
        <w:pStyle w:val="Heading1"/>
        <w:rPr>
          <w:szCs w:val="24"/>
        </w:rPr>
      </w:pPr>
      <w:bookmarkStart w:id="17" w:name="_Toc55570306"/>
      <w:r w:rsidRPr="00276B91">
        <w:rPr>
          <w:szCs w:val="24"/>
        </w:rPr>
        <w:t>Corporate Action Report</w:t>
      </w:r>
      <w:bookmarkEnd w:id="17"/>
    </w:p>
    <w:p w14:paraId="265FB5B1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C_CORPACT_DDMMYYYY.csv</w:t>
      </w:r>
    </w:p>
    <w:p w14:paraId="265FB5B2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 xml:space="preserve">File Location- Common Folder/Clearing </w:t>
      </w:r>
    </w:p>
    <w:p w14:paraId="265FB5B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B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B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Description</w:t>
      </w:r>
    </w:p>
    <w:p w14:paraId="265FB5B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 Code</w:t>
      </w:r>
    </w:p>
    <w:p w14:paraId="265FB5B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Record date</w:t>
      </w:r>
    </w:p>
    <w:p w14:paraId="265FB5B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Book Closure start date</w:t>
      </w:r>
    </w:p>
    <w:p w14:paraId="265FB5B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Book Closure end date</w:t>
      </w:r>
    </w:p>
    <w:p w14:paraId="265FB5BA" w14:textId="566082EA" w:rsidR="00122F56" w:rsidRPr="00276B91" w:rsidRDefault="0039698D" w:rsidP="00122F56">
      <w:pPr>
        <w:rPr>
          <w:color w:val="000000"/>
        </w:rPr>
      </w:pPr>
      <w:r>
        <w:rPr>
          <w:color w:val="000000"/>
        </w:rPr>
        <w:t>Ex-</w:t>
      </w:r>
      <w:r w:rsidR="00122F56" w:rsidRPr="00276B91">
        <w:rPr>
          <w:color w:val="000000"/>
        </w:rPr>
        <w:t>Date</w:t>
      </w:r>
    </w:p>
    <w:p w14:paraId="265FB5B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ND Start Date</w:t>
      </w:r>
    </w:p>
    <w:p w14:paraId="265FB5B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ND End Date</w:t>
      </w:r>
    </w:p>
    <w:p w14:paraId="265FB5B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5B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14:paraId="265FB5B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Corporate Action description</w:t>
      </w:r>
    </w:p>
    <w:p w14:paraId="265FB5C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ISIN Code</w:t>
      </w:r>
    </w:p>
    <w:p w14:paraId="265FB5C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Active/Cancelled flag</w:t>
      </w:r>
    </w:p>
    <w:p w14:paraId="265FB5C2" w14:textId="539407AA" w:rsidR="00122F56" w:rsidRDefault="00122F56" w:rsidP="00122F56">
      <w:pPr>
        <w:rPr>
          <w:b/>
          <w:color w:val="000000"/>
        </w:rPr>
      </w:pPr>
    </w:p>
    <w:p w14:paraId="70F6EE54" w14:textId="419BE72B" w:rsidR="00612717" w:rsidRDefault="00612717" w:rsidP="00122F56">
      <w:pPr>
        <w:rPr>
          <w:b/>
          <w:color w:val="000000"/>
        </w:rPr>
      </w:pPr>
    </w:p>
    <w:p w14:paraId="1500441A" w14:textId="2D3D80CF" w:rsidR="00612717" w:rsidRDefault="00612717" w:rsidP="00122F56">
      <w:pPr>
        <w:rPr>
          <w:b/>
          <w:color w:val="000000"/>
        </w:rPr>
      </w:pPr>
    </w:p>
    <w:p w14:paraId="2B835C31" w14:textId="21E7FF18" w:rsidR="00612717" w:rsidRDefault="00612717" w:rsidP="00122F56">
      <w:pPr>
        <w:rPr>
          <w:b/>
          <w:color w:val="000000"/>
        </w:rPr>
      </w:pPr>
    </w:p>
    <w:p w14:paraId="5C31F3D7" w14:textId="77777777" w:rsidR="00612717" w:rsidRDefault="00612717" w:rsidP="00122F56">
      <w:pPr>
        <w:rPr>
          <w:b/>
          <w:color w:val="000000"/>
        </w:rPr>
      </w:pPr>
    </w:p>
    <w:p w14:paraId="265FB5C3" w14:textId="77777777" w:rsidR="00B17FE1" w:rsidRPr="003E1B92" w:rsidRDefault="00B17FE1" w:rsidP="00B17FE1">
      <w:pPr>
        <w:pStyle w:val="Heading1"/>
        <w:rPr>
          <w:szCs w:val="24"/>
        </w:rPr>
      </w:pPr>
      <w:bookmarkStart w:id="18" w:name="_Toc55570307"/>
      <w:r w:rsidRPr="003E1B92">
        <w:rPr>
          <w:szCs w:val="24"/>
        </w:rPr>
        <w:lastRenderedPageBreak/>
        <w:t>Corporate Action WEEKLY Report</w:t>
      </w:r>
      <w:bookmarkEnd w:id="18"/>
    </w:p>
    <w:p w14:paraId="265FB5C4" w14:textId="77777777" w:rsidR="00B17FE1" w:rsidRPr="003E1B92" w:rsidRDefault="00B17FE1" w:rsidP="00B17FE1">
      <w:pPr>
        <w:rPr>
          <w:i/>
        </w:rPr>
      </w:pPr>
      <w:r w:rsidRPr="003E1B92">
        <w:rPr>
          <w:i/>
        </w:rPr>
        <w:t>File Name – CPR_YYYYMMDD.txt</w:t>
      </w:r>
    </w:p>
    <w:p w14:paraId="265FB5C5" w14:textId="77777777" w:rsidR="00B17FE1" w:rsidRPr="003E1B92" w:rsidRDefault="00B17FE1" w:rsidP="00B17FE1">
      <w:pPr>
        <w:rPr>
          <w:i/>
        </w:rPr>
      </w:pPr>
      <w:r w:rsidRPr="003E1B92">
        <w:rPr>
          <w:i/>
        </w:rPr>
        <w:t xml:space="preserve">File Location- Common Folder/corporateactions </w:t>
      </w:r>
    </w:p>
    <w:p w14:paraId="265FB5C6" w14:textId="77777777" w:rsidR="00B17FE1" w:rsidRPr="003E1B92" w:rsidRDefault="00B17FE1" w:rsidP="00B17FE1">
      <w:r w:rsidRPr="003E1B92">
        <w:t xml:space="preserve">Sr. No. </w:t>
      </w:r>
    </w:p>
    <w:p w14:paraId="265FB5C7" w14:textId="77777777" w:rsidR="00B17FE1" w:rsidRPr="003E1B92" w:rsidRDefault="00B17FE1" w:rsidP="00B17FE1">
      <w:r w:rsidRPr="003E1B92">
        <w:t xml:space="preserve">Name of the Company </w:t>
      </w:r>
    </w:p>
    <w:p w14:paraId="265FB5C8" w14:textId="77777777" w:rsidR="00B17FE1" w:rsidRPr="003E1B92" w:rsidRDefault="00B17FE1" w:rsidP="00B17FE1">
      <w:r w:rsidRPr="003E1B92">
        <w:t xml:space="preserve">Symbol </w:t>
      </w:r>
    </w:p>
    <w:p w14:paraId="265FB5C9" w14:textId="77777777" w:rsidR="00B17FE1" w:rsidRPr="003E1B92" w:rsidRDefault="00B17FE1" w:rsidP="00B17FE1">
      <w:r w:rsidRPr="003E1B92">
        <w:t xml:space="preserve">Series </w:t>
      </w:r>
    </w:p>
    <w:p w14:paraId="265FB5CA" w14:textId="77777777" w:rsidR="00B17FE1" w:rsidRPr="003E1B92" w:rsidRDefault="00B17FE1" w:rsidP="00B17FE1">
      <w:r w:rsidRPr="003E1B92">
        <w:t xml:space="preserve">ISIN </w:t>
      </w:r>
    </w:p>
    <w:p w14:paraId="265FB5CB" w14:textId="77777777" w:rsidR="00B17FE1" w:rsidRPr="003E1B92" w:rsidRDefault="00B17FE1" w:rsidP="00B17FE1">
      <w:r w:rsidRPr="003E1B92">
        <w:t xml:space="preserve">Corporate Action Description </w:t>
      </w:r>
    </w:p>
    <w:p w14:paraId="265FB5CC" w14:textId="77777777" w:rsidR="00B17FE1" w:rsidRPr="003E1B92" w:rsidRDefault="00B17FE1" w:rsidP="00B17FE1">
      <w:r w:rsidRPr="003E1B92">
        <w:t xml:space="preserve">Record Date </w:t>
      </w:r>
    </w:p>
    <w:p w14:paraId="265FB5CD" w14:textId="77777777" w:rsidR="00B17FE1" w:rsidRPr="003E1B92" w:rsidRDefault="00B17FE1" w:rsidP="00B17FE1">
      <w:r w:rsidRPr="003E1B92">
        <w:t xml:space="preserve">BC Start Date </w:t>
      </w:r>
    </w:p>
    <w:p w14:paraId="265FB5CE" w14:textId="77777777" w:rsidR="00B17FE1" w:rsidRPr="003E1B92" w:rsidRDefault="00B17FE1" w:rsidP="00B17FE1">
      <w:r w:rsidRPr="003E1B92">
        <w:t xml:space="preserve">BC End Date </w:t>
      </w:r>
    </w:p>
    <w:p w14:paraId="265FB5CF" w14:textId="77777777" w:rsidR="00B17FE1" w:rsidRPr="003E1B92" w:rsidRDefault="00B17FE1" w:rsidP="00B17FE1">
      <w:r w:rsidRPr="003E1B92">
        <w:t xml:space="preserve">Ex-Date </w:t>
      </w:r>
    </w:p>
    <w:p w14:paraId="265FB5D0" w14:textId="77777777" w:rsidR="00B17FE1" w:rsidRPr="003E1B92" w:rsidRDefault="00B17FE1" w:rsidP="00B17FE1">
      <w:r w:rsidRPr="003E1B92">
        <w:t xml:space="preserve">Non Delivery Start Date </w:t>
      </w:r>
    </w:p>
    <w:p w14:paraId="265FB5D1" w14:textId="77777777" w:rsidR="00B17FE1" w:rsidRPr="003E1B92" w:rsidRDefault="00B17FE1" w:rsidP="00B17FE1">
      <w:r w:rsidRPr="003E1B92">
        <w:t xml:space="preserve">Non Delivery End Date </w:t>
      </w:r>
    </w:p>
    <w:p w14:paraId="265FB5D2" w14:textId="77777777" w:rsidR="00B17FE1" w:rsidRPr="003E1B92" w:rsidRDefault="00B17FE1" w:rsidP="00B17FE1">
      <w:r w:rsidRPr="003E1B92">
        <w:t>Sett. No. in which to be settled</w:t>
      </w:r>
    </w:p>
    <w:p w14:paraId="265FB5D3" w14:textId="77777777" w:rsidR="00B17FE1" w:rsidRPr="00276B91" w:rsidRDefault="00B17FE1" w:rsidP="00122F56">
      <w:pPr>
        <w:rPr>
          <w:b/>
          <w:color w:val="000000"/>
        </w:rPr>
      </w:pPr>
    </w:p>
    <w:p w14:paraId="265FB5D4" w14:textId="77777777" w:rsidR="00122F56" w:rsidRPr="00276B91" w:rsidRDefault="00122F56" w:rsidP="00141CB6">
      <w:pPr>
        <w:pStyle w:val="Heading1"/>
        <w:rPr>
          <w:szCs w:val="24"/>
        </w:rPr>
      </w:pPr>
      <w:bookmarkStart w:id="19" w:name="_Toc55570308"/>
      <w:r w:rsidRPr="00276B91">
        <w:rPr>
          <w:szCs w:val="24"/>
        </w:rPr>
        <w:t>Settlement Calendar</w:t>
      </w:r>
      <w:bookmarkEnd w:id="19"/>
    </w:p>
    <w:p w14:paraId="265FB5D5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C_STC_MONYYYY_DDMMYYYY.csv</w:t>
      </w:r>
    </w:p>
    <w:p w14:paraId="265FB5D6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 xml:space="preserve">File Location- Members Folder/Common </w:t>
      </w:r>
    </w:p>
    <w:p w14:paraId="265FB5D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5D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14:paraId="265FB5D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Start Date</w:t>
      </w:r>
    </w:p>
    <w:p w14:paraId="265FB5D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End Date</w:t>
      </w:r>
    </w:p>
    <w:p w14:paraId="265FB5D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Funds Payin Date</w:t>
      </w:r>
    </w:p>
    <w:p w14:paraId="265FB5D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Funds Payout Date</w:t>
      </w:r>
    </w:p>
    <w:p w14:paraId="265FB5D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Payin Date</w:t>
      </w:r>
    </w:p>
    <w:p w14:paraId="265FB5D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Payout Date</w:t>
      </w:r>
    </w:p>
    <w:p w14:paraId="265FB5D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Final Obligation Date</w:t>
      </w:r>
    </w:p>
    <w:p w14:paraId="265FB5E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Merge Number</w:t>
      </w:r>
    </w:p>
    <w:p w14:paraId="265FB5E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Active (Y/N)</w:t>
      </w:r>
    </w:p>
    <w:p w14:paraId="265FB5E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Special (Y/N)</w:t>
      </w:r>
    </w:p>
    <w:p w14:paraId="265FB5E3" w14:textId="77777777" w:rsidR="00122F56" w:rsidRPr="00276B91" w:rsidRDefault="00122F56" w:rsidP="00122F56">
      <w:pPr>
        <w:rPr>
          <w:color w:val="000000"/>
        </w:rPr>
      </w:pPr>
    </w:p>
    <w:p w14:paraId="265FB5E4" w14:textId="77777777" w:rsidR="00122F56" w:rsidRPr="00276B91" w:rsidRDefault="00A33383" w:rsidP="00141CB6">
      <w:pPr>
        <w:pStyle w:val="Heading1"/>
        <w:rPr>
          <w:szCs w:val="24"/>
        </w:rPr>
      </w:pPr>
      <w:bookmarkStart w:id="20" w:name="_Toc55570309"/>
      <w:r w:rsidRPr="00276B91">
        <w:rPr>
          <w:caps w:val="0"/>
          <w:szCs w:val="24"/>
        </w:rPr>
        <w:t>Report for list of securities on which STT is not applicable</w:t>
      </w:r>
      <w:bookmarkEnd w:id="20"/>
    </w:p>
    <w:p w14:paraId="265FB5E5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C_STT_DDMMYYYY.csv</w:t>
      </w:r>
    </w:p>
    <w:p w14:paraId="265FB5E6" w14:textId="77777777" w:rsidR="003F705B" w:rsidRPr="00276B91" w:rsidRDefault="00122F56" w:rsidP="00122F56">
      <w:pPr>
        <w:pStyle w:val="Default"/>
        <w:rPr>
          <w:i/>
        </w:rPr>
      </w:pPr>
      <w:r w:rsidRPr="00276B91">
        <w:rPr>
          <w:i/>
        </w:rPr>
        <w:t>File Location- Common Folder/Clearing</w:t>
      </w:r>
    </w:p>
    <w:p w14:paraId="265FB5E7" w14:textId="77777777" w:rsidR="00122F56" w:rsidRPr="00276B91" w:rsidRDefault="00122F56" w:rsidP="00122F56">
      <w:pPr>
        <w:pStyle w:val="Default"/>
      </w:pPr>
      <w:r w:rsidRPr="00276B91">
        <w:t xml:space="preserve">Security Symbol </w:t>
      </w:r>
    </w:p>
    <w:p w14:paraId="265FB5E8" w14:textId="77777777" w:rsidR="00122F56" w:rsidRPr="00276B91" w:rsidRDefault="00122F56" w:rsidP="00122F56">
      <w:pPr>
        <w:pStyle w:val="Default"/>
      </w:pPr>
      <w:r w:rsidRPr="00276B91">
        <w:t xml:space="preserve">Security Series </w:t>
      </w:r>
    </w:p>
    <w:p w14:paraId="265FB5E9" w14:textId="77777777" w:rsidR="00122F56" w:rsidRPr="00276B91" w:rsidRDefault="00122F56" w:rsidP="00122F56">
      <w:pPr>
        <w:pStyle w:val="Default"/>
      </w:pPr>
      <w:r w:rsidRPr="00276B91">
        <w:t xml:space="preserve">Security Description </w:t>
      </w:r>
    </w:p>
    <w:p w14:paraId="265FB5EA" w14:textId="77777777" w:rsidR="00122F56" w:rsidRPr="00276B91" w:rsidRDefault="00122F56" w:rsidP="00122F56">
      <w:r w:rsidRPr="00276B91">
        <w:t>Security ISIN</w:t>
      </w:r>
    </w:p>
    <w:p w14:paraId="265FB5EB" w14:textId="70B76425" w:rsidR="00122F56" w:rsidRDefault="00122F56" w:rsidP="00122F56"/>
    <w:p w14:paraId="4689DD65" w14:textId="09EB85A2" w:rsidR="00612717" w:rsidRDefault="00612717" w:rsidP="00122F56"/>
    <w:p w14:paraId="2B725A8A" w14:textId="1E01ED68" w:rsidR="00612717" w:rsidRDefault="00612717" w:rsidP="00122F56"/>
    <w:p w14:paraId="4AFD622F" w14:textId="52FD66B0" w:rsidR="00612717" w:rsidRDefault="00612717" w:rsidP="00122F56"/>
    <w:p w14:paraId="5E593D49" w14:textId="1D483E1A" w:rsidR="00612717" w:rsidRDefault="00612717" w:rsidP="00122F56"/>
    <w:p w14:paraId="77833180" w14:textId="77777777" w:rsidR="00612717" w:rsidRPr="00276B91" w:rsidRDefault="00612717" w:rsidP="00122F56"/>
    <w:p w14:paraId="265FB5EC" w14:textId="77777777" w:rsidR="00122F56" w:rsidRPr="00276B91" w:rsidRDefault="00A33383" w:rsidP="00141CB6">
      <w:pPr>
        <w:pStyle w:val="Heading1"/>
        <w:rPr>
          <w:szCs w:val="24"/>
        </w:rPr>
      </w:pPr>
      <w:bookmarkStart w:id="21" w:name="_Toc55570310"/>
      <w:r w:rsidRPr="00276B91">
        <w:rPr>
          <w:caps w:val="0"/>
          <w:szCs w:val="24"/>
        </w:rPr>
        <w:t>Report for list of Equity Oriented Funds on which prescribed STT is applicable</w:t>
      </w:r>
      <w:bookmarkEnd w:id="21"/>
    </w:p>
    <w:p w14:paraId="265FB5ED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C_STT_IND_DDMMYYYY.csv</w:t>
      </w:r>
    </w:p>
    <w:p w14:paraId="265FB5EE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Common Folder/Clearing</w:t>
      </w:r>
    </w:p>
    <w:p w14:paraId="265FB5E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Symbol</w:t>
      </w:r>
    </w:p>
    <w:p w14:paraId="265FB5F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Series</w:t>
      </w:r>
    </w:p>
    <w:p w14:paraId="265FB5F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ISIN</w:t>
      </w:r>
    </w:p>
    <w:p w14:paraId="265FB5F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 xml:space="preserve">Security Description </w:t>
      </w:r>
    </w:p>
    <w:p w14:paraId="265FB5F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STT Indicator</w:t>
      </w:r>
    </w:p>
    <w:p w14:paraId="265FB5F4" w14:textId="77777777" w:rsidR="00122F56" w:rsidRPr="00276B91" w:rsidRDefault="00122F56" w:rsidP="00122F56">
      <w:pPr>
        <w:rPr>
          <w:color w:val="000000"/>
        </w:rPr>
      </w:pPr>
    </w:p>
    <w:p w14:paraId="265FB5F5" w14:textId="77777777" w:rsidR="00122F56" w:rsidRPr="00276B91" w:rsidRDefault="00122F56" w:rsidP="00141CB6">
      <w:pPr>
        <w:pStyle w:val="Heading1"/>
        <w:rPr>
          <w:szCs w:val="24"/>
        </w:rPr>
      </w:pPr>
      <w:bookmarkStart w:id="22" w:name="_Toc55570311"/>
      <w:r w:rsidRPr="00276B91">
        <w:rPr>
          <w:szCs w:val="24"/>
        </w:rPr>
        <w:t>Custodian Trades Report</w:t>
      </w:r>
      <w:r w:rsidR="00123A49" w:rsidRPr="00276B91">
        <w:rPr>
          <w:szCs w:val="24"/>
        </w:rPr>
        <w:t xml:space="preserve"> (CUSTRD)</w:t>
      </w:r>
      <w:bookmarkEnd w:id="22"/>
    </w:p>
    <w:p w14:paraId="265FB5F6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C_cuscode_CUSTRD_SETTYPNO_DDMMYYYY.csv</w:t>
      </w:r>
    </w:p>
    <w:p w14:paraId="265FB5F7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Custodian / Download</w:t>
      </w:r>
    </w:p>
    <w:p w14:paraId="265FB5F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5F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14:paraId="265FB5F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Custodian Code</w:t>
      </w:r>
    </w:p>
    <w:p w14:paraId="265FB5F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Custodian Participant</w:t>
      </w:r>
    </w:p>
    <w:p w14:paraId="265FB5F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F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F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Date</w:t>
      </w:r>
    </w:p>
    <w:p w14:paraId="265FB5F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Order number/OTR number</w:t>
      </w:r>
    </w:p>
    <w:p w14:paraId="265FB60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Buy/Sell Flag</w:t>
      </w:r>
    </w:p>
    <w:p w14:paraId="265FB60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</w:t>
      </w:r>
    </w:p>
    <w:p w14:paraId="265FB60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Price</w:t>
      </w:r>
    </w:p>
    <w:p w14:paraId="265FB60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Value</w:t>
      </w:r>
    </w:p>
    <w:p w14:paraId="265FB60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Confirmation flag</w:t>
      </w:r>
    </w:p>
    <w:p w14:paraId="265FB605" w14:textId="77777777" w:rsidR="00122F56" w:rsidRPr="00276B91" w:rsidRDefault="00122F56" w:rsidP="00122F56">
      <w:pPr>
        <w:rPr>
          <w:b/>
          <w:color w:val="000000"/>
        </w:rPr>
      </w:pPr>
    </w:p>
    <w:p w14:paraId="265FB606" w14:textId="77777777" w:rsidR="00122F56" w:rsidRPr="00276B91" w:rsidRDefault="00122F56" w:rsidP="00141CB6">
      <w:pPr>
        <w:pStyle w:val="Heading1"/>
        <w:rPr>
          <w:szCs w:val="24"/>
        </w:rPr>
      </w:pPr>
      <w:bookmarkStart w:id="23" w:name="_Toc55570312"/>
      <w:r w:rsidRPr="00276B91">
        <w:rPr>
          <w:szCs w:val="24"/>
        </w:rPr>
        <w:t>Order Confirmation Report</w:t>
      </w:r>
      <w:r w:rsidR="00BE6D03" w:rsidRPr="00276B91">
        <w:rPr>
          <w:szCs w:val="24"/>
        </w:rPr>
        <w:t xml:space="preserve"> </w:t>
      </w:r>
      <w:r w:rsidR="00D06208" w:rsidRPr="00276B91">
        <w:rPr>
          <w:szCs w:val="24"/>
        </w:rPr>
        <w:t>for custodian</w:t>
      </w:r>
      <w:r w:rsidR="00123A49" w:rsidRPr="00276B91">
        <w:rPr>
          <w:szCs w:val="24"/>
        </w:rPr>
        <w:t xml:space="preserve"> (ORDC)</w:t>
      </w:r>
      <w:bookmarkEnd w:id="23"/>
    </w:p>
    <w:p w14:paraId="265FB607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C_cuscode_ORDC_DDMMYYYY.csv</w:t>
      </w:r>
    </w:p>
    <w:p w14:paraId="265FB608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Custodian / Download</w:t>
      </w:r>
    </w:p>
    <w:p w14:paraId="265FB60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60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Number</w:t>
      </w:r>
    </w:p>
    <w:p w14:paraId="265FB60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60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60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Order/OTR number</w:t>
      </w:r>
    </w:p>
    <w:p w14:paraId="265FB60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Buy/Sell Flag</w:t>
      </w:r>
    </w:p>
    <w:p w14:paraId="265FB60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Quantity</w:t>
      </w:r>
    </w:p>
    <w:p w14:paraId="265FB61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Value</w:t>
      </w:r>
    </w:p>
    <w:p w14:paraId="265FB61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Weighted Avg Price</w:t>
      </w:r>
    </w:p>
    <w:p w14:paraId="265FB612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CP Code</w:t>
      </w:r>
    </w:p>
    <w:p w14:paraId="265FB613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TM Code</w:t>
      </w:r>
    </w:p>
    <w:p w14:paraId="265FB614" w14:textId="77777777" w:rsidR="00122F56" w:rsidRPr="00276B91" w:rsidRDefault="00122F56" w:rsidP="00122F56">
      <w:pPr>
        <w:rPr>
          <w:color w:val="000000"/>
          <w:lang w:val="fr-FR"/>
        </w:rPr>
      </w:pPr>
    </w:p>
    <w:p w14:paraId="265FB615" w14:textId="77777777" w:rsidR="00122F56" w:rsidRPr="00276B91" w:rsidRDefault="00122F56" w:rsidP="00141CB6">
      <w:pPr>
        <w:pStyle w:val="Heading1"/>
        <w:rPr>
          <w:szCs w:val="24"/>
        </w:rPr>
      </w:pPr>
      <w:bookmarkStart w:id="24" w:name="_Toc55570313"/>
      <w:r w:rsidRPr="00276B91">
        <w:rPr>
          <w:szCs w:val="24"/>
        </w:rPr>
        <w:lastRenderedPageBreak/>
        <w:t>Trades Report</w:t>
      </w:r>
      <w:r w:rsidR="00123A49" w:rsidRPr="00276B91">
        <w:rPr>
          <w:szCs w:val="24"/>
        </w:rPr>
        <w:t xml:space="preserve"> (TRD)</w:t>
      </w:r>
      <w:bookmarkEnd w:id="24"/>
    </w:p>
    <w:p w14:paraId="265FB616" w14:textId="77777777" w:rsidR="00122F56" w:rsidRDefault="00122F56" w:rsidP="00122F56">
      <w:pPr>
        <w:tabs>
          <w:tab w:val="left" w:pos="180"/>
        </w:tabs>
        <w:rPr>
          <w:i/>
          <w:color w:val="000000"/>
        </w:rPr>
      </w:pPr>
      <w:r w:rsidRPr="00276B91">
        <w:rPr>
          <w:i/>
          <w:color w:val="000000"/>
        </w:rPr>
        <w:t>File Name</w:t>
      </w:r>
      <w:r w:rsidR="00C97C97">
        <w:rPr>
          <w:i/>
          <w:color w:val="000000"/>
        </w:rPr>
        <w:t xml:space="preserve"> for Clearing Member</w:t>
      </w:r>
      <w:r w:rsidRPr="00276B91">
        <w:rPr>
          <w:i/>
          <w:color w:val="000000"/>
        </w:rPr>
        <w:t xml:space="preserve"> - C_memcode_TRD_DDMMYYYY</w:t>
      </w:r>
      <w:r w:rsidR="00C97C97">
        <w:rPr>
          <w:i/>
          <w:color w:val="000000"/>
        </w:rPr>
        <w:t>_&lt;Exchange code&gt;</w:t>
      </w:r>
      <w:r w:rsidRPr="00276B91">
        <w:rPr>
          <w:i/>
          <w:color w:val="000000"/>
        </w:rPr>
        <w:t>.csv</w:t>
      </w:r>
    </w:p>
    <w:p w14:paraId="265FB617" w14:textId="77777777" w:rsidR="00C97C97" w:rsidRPr="00276B91" w:rsidRDefault="00C97C97" w:rsidP="00C97C97">
      <w:pPr>
        <w:tabs>
          <w:tab w:val="left" w:pos="180"/>
        </w:tabs>
        <w:rPr>
          <w:i/>
          <w:color w:val="000000"/>
        </w:rPr>
      </w:pPr>
      <w:r w:rsidRPr="00276B91">
        <w:rPr>
          <w:i/>
          <w:color w:val="000000"/>
        </w:rPr>
        <w:t>File Name</w:t>
      </w:r>
      <w:r>
        <w:rPr>
          <w:i/>
          <w:color w:val="000000"/>
        </w:rPr>
        <w:t xml:space="preserve"> for Trading Member</w:t>
      </w:r>
      <w:r w:rsidRPr="00276B91">
        <w:rPr>
          <w:i/>
          <w:color w:val="000000"/>
        </w:rPr>
        <w:t xml:space="preserve"> - C_memcode_</w:t>
      </w:r>
      <w:r>
        <w:rPr>
          <w:i/>
          <w:color w:val="000000"/>
        </w:rPr>
        <w:t>T_</w:t>
      </w:r>
      <w:r w:rsidRPr="00276B91">
        <w:rPr>
          <w:i/>
          <w:color w:val="000000"/>
        </w:rPr>
        <w:t>TRD_DDMMYYYY</w:t>
      </w:r>
      <w:r>
        <w:rPr>
          <w:i/>
          <w:color w:val="000000"/>
        </w:rPr>
        <w:t>_&lt;Exchange code&gt;</w:t>
      </w:r>
      <w:r w:rsidRPr="00276B91">
        <w:rPr>
          <w:i/>
          <w:color w:val="000000"/>
        </w:rPr>
        <w:t>.csv</w:t>
      </w:r>
    </w:p>
    <w:p w14:paraId="265FB618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61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Number</w:t>
      </w:r>
    </w:p>
    <w:p w14:paraId="265FB61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Date</w:t>
      </w:r>
    </w:p>
    <w:p w14:paraId="265FB61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Time</w:t>
      </w:r>
    </w:p>
    <w:p w14:paraId="265FB61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61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61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Code</w:t>
      </w:r>
    </w:p>
    <w:p w14:paraId="265FB61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Type</w:t>
      </w:r>
    </w:p>
    <w:p w14:paraId="265FB62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Trading Member</w:t>
      </w:r>
    </w:p>
    <w:p w14:paraId="265FB62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Buy Dealer</w:t>
      </w:r>
    </w:p>
    <w:p w14:paraId="265FB62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Trading Member</w:t>
      </w:r>
    </w:p>
    <w:p w14:paraId="265FB62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Sell Dealer</w:t>
      </w:r>
    </w:p>
    <w:p w14:paraId="265FB62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Price</w:t>
      </w:r>
    </w:p>
    <w:p w14:paraId="265FB62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Quantity</w:t>
      </w:r>
    </w:p>
    <w:p w14:paraId="265FB62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Order Number</w:t>
      </w:r>
    </w:p>
    <w:p w14:paraId="265FB62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Order Number</w:t>
      </w:r>
    </w:p>
    <w:p w14:paraId="265FB62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Custodial Participant Code</w:t>
      </w:r>
    </w:p>
    <w:p w14:paraId="265FB62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Custodial Participant Code</w:t>
      </w:r>
    </w:p>
    <w:p w14:paraId="265FB62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Custodian Code</w:t>
      </w:r>
    </w:p>
    <w:p w14:paraId="265FB62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Custodian Code</w:t>
      </w:r>
    </w:p>
    <w:p w14:paraId="265FB62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 Account</w:t>
      </w:r>
    </w:p>
    <w:p w14:paraId="265FB62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Account</w:t>
      </w:r>
    </w:p>
    <w:p w14:paraId="265FB62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ISIN Code</w:t>
      </w:r>
    </w:p>
    <w:p w14:paraId="265FB62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Market Type</w:t>
      </w:r>
    </w:p>
    <w:p w14:paraId="265FB63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No-Delivery flag</w:t>
      </w:r>
    </w:p>
    <w:p w14:paraId="265FB63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Confirmation Flag</w:t>
      </w:r>
    </w:p>
    <w:p w14:paraId="265FB63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Confirmation Flag</w:t>
      </w:r>
    </w:p>
    <w:p w14:paraId="265FB63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Auction Number</w:t>
      </w:r>
    </w:p>
    <w:p w14:paraId="265FB63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Act Type</w:t>
      </w:r>
    </w:p>
    <w:p w14:paraId="265FB63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TM Branch</w:t>
      </w:r>
    </w:p>
    <w:p w14:paraId="265FB63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TM Branch</w:t>
      </w:r>
    </w:p>
    <w:p w14:paraId="265FB63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Old Buy Custodial Participant Code</w:t>
      </w:r>
    </w:p>
    <w:p w14:paraId="265FB63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Old Sell Custodial Participant Code</w:t>
      </w:r>
    </w:p>
    <w:p w14:paraId="265FB63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Old Buy Custodian Code</w:t>
      </w:r>
    </w:p>
    <w:p w14:paraId="265FB63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Old Sell Custodian Code</w:t>
      </w:r>
    </w:p>
    <w:p w14:paraId="265FB63B" w14:textId="5A5CA850" w:rsidR="00122F56" w:rsidRDefault="00122F56" w:rsidP="00122F56">
      <w:pPr>
        <w:rPr>
          <w:color w:val="000000"/>
        </w:rPr>
      </w:pPr>
    </w:p>
    <w:p w14:paraId="2FB1D89C" w14:textId="3225BD15" w:rsidR="00612717" w:rsidRDefault="00612717" w:rsidP="00122F56">
      <w:pPr>
        <w:rPr>
          <w:color w:val="000000"/>
        </w:rPr>
      </w:pPr>
    </w:p>
    <w:p w14:paraId="6CD38F4A" w14:textId="78B1C18D" w:rsidR="00612717" w:rsidRDefault="00612717" w:rsidP="00122F56">
      <w:pPr>
        <w:rPr>
          <w:color w:val="000000"/>
        </w:rPr>
      </w:pPr>
    </w:p>
    <w:p w14:paraId="565B4877" w14:textId="06CA00CB" w:rsidR="00612717" w:rsidRDefault="00612717" w:rsidP="00122F56">
      <w:pPr>
        <w:rPr>
          <w:color w:val="000000"/>
        </w:rPr>
      </w:pPr>
    </w:p>
    <w:p w14:paraId="0E8D2C6A" w14:textId="0BC58367" w:rsidR="00612717" w:rsidRDefault="00612717" w:rsidP="00122F56">
      <w:pPr>
        <w:rPr>
          <w:color w:val="000000"/>
        </w:rPr>
      </w:pPr>
    </w:p>
    <w:p w14:paraId="334ECC2D" w14:textId="706D369F" w:rsidR="00612717" w:rsidRDefault="00612717" w:rsidP="00122F56">
      <w:pPr>
        <w:rPr>
          <w:color w:val="000000"/>
        </w:rPr>
      </w:pPr>
    </w:p>
    <w:p w14:paraId="28D55B90" w14:textId="77777777" w:rsidR="00612717" w:rsidRPr="00276B91" w:rsidRDefault="00612717" w:rsidP="00122F56">
      <w:pPr>
        <w:rPr>
          <w:color w:val="000000"/>
        </w:rPr>
      </w:pPr>
    </w:p>
    <w:p w14:paraId="265FB63C" w14:textId="77777777" w:rsidR="00122F56" w:rsidRPr="00276B91" w:rsidRDefault="00122F56" w:rsidP="00141CB6">
      <w:pPr>
        <w:pStyle w:val="Heading1"/>
        <w:rPr>
          <w:color w:val="000000"/>
          <w:szCs w:val="24"/>
        </w:rPr>
      </w:pPr>
      <w:bookmarkStart w:id="25" w:name="_Toc55570314"/>
      <w:r w:rsidRPr="00276B91">
        <w:rPr>
          <w:szCs w:val="24"/>
        </w:rPr>
        <w:lastRenderedPageBreak/>
        <w:t xml:space="preserve">Report for OFS trades </w:t>
      </w:r>
      <w:r w:rsidR="0016023A" w:rsidRPr="00276B91">
        <w:rPr>
          <w:color w:val="000000"/>
          <w:szCs w:val="24"/>
        </w:rPr>
        <w:t>(OFS_TRD)</w:t>
      </w:r>
      <w:bookmarkEnd w:id="25"/>
    </w:p>
    <w:p w14:paraId="265FB63D" w14:textId="77777777" w:rsidR="00122F56" w:rsidRPr="0039698D" w:rsidRDefault="00122F56" w:rsidP="00122F56">
      <w:pPr>
        <w:rPr>
          <w:i/>
          <w:color w:val="000000"/>
        </w:rPr>
      </w:pPr>
      <w:r w:rsidRPr="0039698D">
        <w:rPr>
          <w:i/>
          <w:color w:val="000000"/>
        </w:rPr>
        <w:t>File Name: OFS_TRD_DDMMYYYY_&lt;TM Code&gt;.txt</w:t>
      </w:r>
    </w:p>
    <w:p w14:paraId="265FB63E" w14:textId="0B7B22F7" w:rsidR="00122F56" w:rsidRPr="0039698D" w:rsidRDefault="00122F56" w:rsidP="00122F56">
      <w:pPr>
        <w:rPr>
          <w:i/>
          <w:color w:val="000000"/>
        </w:rPr>
      </w:pPr>
      <w:r w:rsidRPr="0039698D">
        <w:rPr>
          <w:i/>
          <w:color w:val="000000"/>
        </w:rPr>
        <w:t>File Location: Members Folder/Reports</w:t>
      </w:r>
    </w:p>
    <w:p w14:paraId="0DF9237E" w14:textId="77777777" w:rsidR="000C3509" w:rsidRPr="00276B91" w:rsidRDefault="000C3509" w:rsidP="00122F56">
      <w:pPr>
        <w:rPr>
          <w:color w:val="000000"/>
        </w:rPr>
      </w:pPr>
    </w:p>
    <w:tbl>
      <w:tblPr>
        <w:tblW w:w="932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64"/>
        <w:gridCol w:w="1864"/>
        <w:gridCol w:w="1864"/>
        <w:gridCol w:w="1864"/>
        <w:gridCol w:w="1864"/>
      </w:tblGrid>
      <w:tr w:rsidR="00122F56" w:rsidRPr="00276B91" w14:paraId="265FB644" w14:textId="77777777" w:rsidTr="0039698D">
        <w:trPr>
          <w:trHeight w:val="390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63F" w14:textId="77777777" w:rsidR="00122F56" w:rsidRPr="00276B91" w:rsidRDefault="00122F56" w:rsidP="00BE6D03">
            <w:pPr>
              <w:pStyle w:val="Default"/>
            </w:pPr>
            <w:r w:rsidRPr="00276B91">
              <w:rPr>
                <w:b/>
                <w:bCs/>
              </w:rPr>
              <w:t xml:space="preserve">Field Name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640" w14:textId="77777777" w:rsidR="00122F56" w:rsidRPr="00276B91" w:rsidRDefault="00122F56" w:rsidP="00BE6D03">
            <w:pPr>
              <w:pStyle w:val="Default"/>
            </w:pPr>
            <w:r w:rsidRPr="00276B91">
              <w:rPr>
                <w:b/>
                <w:bCs/>
              </w:rPr>
              <w:t xml:space="preserve">Field Description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641" w14:textId="77777777" w:rsidR="00122F56" w:rsidRPr="00276B91" w:rsidRDefault="00122F56" w:rsidP="00BE6D03">
            <w:pPr>
              <w:pStyle w:val="Default"/>
            </w:pPr>
            <w:r w:rsidRPr="00276B91">
              <w:rPr>
                <w:b/>
                <w:bCs/>
              </w:rPr>
              <w:t xml:space="preserve">Data 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642" w14:textId="77777777" w:rsidR="00122F56" w:rsidRPr="00276B91" w:rsidRDefault="00122F56" w:rsidP="00BE6D03">
            <w:pPr>
              <w:pStyle w:val="Default"/>
            </w:pPr>
            <w:r w:rsidRPr="00276B91">
              <w:rPr>
                <w:b/>
                <w:bCs/>
              </w:rPr>
              <w:t xml:space="preserve">Width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643" w14:textId="77777777" w:rsidR="00122F56" w:rsidRPr="00276B91" w:rsidRDefault="00122F56" w:rsidP="00BE6D03">
            <w:pPr>
              <w:pStyle w:val="Default"/>
            </w:pPr>
            <w:r w:rsidRPr="00276B91">
              <w:rPr>
                <w:b/>
                <w:bCs/>
              </w:rPr>
              <w:t xml:space="preserve">Default value for OFS </w:t>
            </w:r>
          </w:p>
        </w:tc>
      </w:tr>
      <w:tr w:rsidR="00122F56" w:rsidRPr="00276B91" w14:paraId="265FB64A" w14:textId="77777777" w:rsidTr="0039698D">
        <w:trPr>
          <w:trHeight w:val="268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5" w14:textId="77777777" w:rsidR="00122F56" w:rsidRPr="00276B91" w:rsidRDefault="00122F56" w:rsidP="00BE6D03">
            <w:pPr>
              <w:pStyle w:val="Default"/>
            </w:pPr>
            <w:r w:rsidRPr="00276B91">
              <w:t xml:space="preserve">Trd_no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6" w14:textId="77777777" w:rsidR="00122F56" w:rsidRPr="00276B91" w:rsidRDefault="00122F56" w:rsidP="00BE6D03">
            <w:pPr>
              <w:pStyle w:val="Default"/>
            </w:pPr>
            <w:r w:rsidRPr="00276B91">
              <w:t xml:space="preserve">Trade 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7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8" w14:textId="77777777" w:rsidR="00122F56" w:rsidRPr="00276B91" w:rsidRDefault="00122F56" w:rsidP="00BE6D03">
            <w:pPr>
              <w:pStyle w:val="Default"/>
            </w:pPr>
            <w:r w:rsidRPr="00276B91">
              <w:t xml:space="preserve">16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9" w14:textId="77777777" w:rsidR="00122F56" w:rsidRPr="00276B91" w:rsidRDefault="00122F56" w:rsidP="00BE6D03">
            <w:pPr>
              <w:pStyle w:val="Default"/>
            </w:pPr>
            <w:r w:rsidRPr="00276B91">
              <w:t xml:space="preserve">For Buyer broker same as order number. </w:t>
            </w:r>
          </w:p>
        </w:tc>
      </w:tr>
      <w:tr w:rsidR="00122F56" w:rsidRPr="00276B91" w14:paraId="265FB650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B" w14:textId="77777777" w:rsidR="00122F56" w:rsidRPr="00276B91" w:rsidRDefault="00122F56" w:rsidP="00BE6D03">
            <w:pPr>
              <w:pStyle w:val="Default"/>
            </w:pPr>
            <w:r w:rsidRPr="00276B91">
              <w:t xml:space="preserve">Trd_stat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C" w14:textId="77777777" w:rsidR="00122F56" w:rsidRPr="00276B91" w:rsidRDefault="00122F56" w:rsidP="00BE6D03">
            <w:pPr>
              <w:pStyle w:val="Default"/>
            </w:pPr>
            <w:r w:rsidRPr="00276B91">
              <w:t xml:space="preserve">Trade status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D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E" w14:textId="77777777" w:rsidR="00122F56" w:rsidRPr="00276B91" w:rsidRDefault="00122F56" w:rsidP="00BE6D03">
            <w:pPr>
              <w:pStyle w:val="Default"/>
            </w:pPr>
            <w:r w:rsidRPr="00276B91">
              <w:t xml:space="preserve">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F" w14:textId="77777777" w:rsidR="00122F56" w:rsidRPr="00276B91" w:rsidRDefault="00122F56" w:rsidP="00BE6D03">
            <w:pPr>
              <w:pStyle w:val="Default"/>
            </w:pPr>
            <w:r w:rsidRPr="00276B91">
              <w:t xml:space="preserve">11 </w:t>
            </w:r>
          </w:p>
        </w:tc>
      </w:tr>
      <w:tr w:rsidR="00122F56" w:rsidRPr="00276B91" w14:paraId="265FB656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1" w14:textId="77777777" w:rsidR="00122F56" w:rsidRPr="00276B91" w:rsidRDefault="00122F56" w:rsidP="00BE6D03">
            <w:pPr>
              <w:pStyle w:val="Default"/>
            </w:pPr>
            <w:r w:rsidRPr="00276B91">
              <w:t xml:space="preserve">Symbol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2" w14:textId="77777777" w:rsidR="00122F56" w:rsidRPr="00276B91" w:rsidRDefault="00122F56" w:rsidP="00BE6D03">
            <w:pPr>
              <w:pStyle w:val="Default"/>
            </w:pPr>
            <w:r w:rsidRPr="00276B91">
              <w:t xml:space="preserve">Security Symbol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3" w14:textId="77777777" w:rsidR="00122F56" w:rsidRPr="00276B91" w:rsidRDefault="00122F5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4" w14:textId="77777777" w:rsidR="00122F56" w:rsidRPr="00276B91" w:rsidRDefault="00122F56" w:rsidP="00BE6D03">
            <w:pPr>
              <w:pStyle w:val="Default"/>
            </w:pPr>
            <w:r w:rsidRPr="00276B91">
              <w:t xml:space="preserve">10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5" w14:textId="77777777" w:rsidR="00122F56" w:rsidRPr="00276B91" w:rsidRDefault="00122F56" w:rsidP="00BE6D03">
            <w:pPr>
              <w:pStyle w:val="Default"/>
            </w:pPr>
          </w:p>
        </w:tc>
      </w:tr>
      <w:tr w:rsidR="00122F56" w:rsidRPr="00276B91" w14:paraId="265FB65C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7" w14:textId="77777777" w:rsidR="00122F56" w:rsidRPr="00276B91" w:rsidRDefault="00122F56" w:rsidP="00BE6D03">
            <w:pPr>
              <w:pStyle w:val="Default"/>
            </w:pPr>
            <w:r w:rsidRPr="00276B91">
              <w:t xml:space="preserve">Series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8" w14:textId="77777777" w:rsidR="00122F56" w:rsidRPr="00276B91" w:rsidRDefault="00122F56" w:rsidP="00BE6D03">
            <w:pPr>
              <w:pStyle w:val="Default"/>
            </w:pPr>
            <w:r w:rsidRPr="00276B91">
              <w:t xml:space="preserve">Security Series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9" w14:textId="77777777" w:rsidR="00122F56" w:rsidRPr="00276B91" w:rsidRDefault="00122F5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A" w14:textId="77777777" w:rsidR="00122F56" w:rsidRPr="00276B91" w:rsidRDefault="00122F56" w:rsidP="00BE6D03">
            <w:pPr>
              <w:pStyle w:val="Default"/>
            </w:pPr>
            <w:r w:rsidRPr="00276B91">
              <w:t xml:space="preserve">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B" w14:textId="77777777" w:rsidR="00122F56" w:rsidRPr="00276B91" w:rsidRDefault="00122F56" w:rsidP="00BE6D03">
            <w:pPr>
              <w:pStyle w:val="Default"/>
            </w:pPr>
            <w:r w:rsidRPr="00276B91">
              <w:t xml:space="preserve">IS </w:t>
            </w:r>
          </w:p>
        </w:tc>
      </w:tr>
      <w:tr w:rsidR="00122F56" w:rsidRPr="00276B91" w14:paraId="265FB662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D" w14:textId="77777777" w:rsidR="00122F56" w:rsidRPr="00276B91" w:rsidRDefault="00122F56" w:rsidP="00BE6D03">
            <w:pPr>
              <w:pStyle w:val="Default"/>
            </w:pPr>
            <w:r w:rsidRPr="00276B91">
              <w:t xml:space="preserve">Sec_name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E" w14:textId="77777777" w:rsidR="00122F56" w:rsidRPr="00276B91" w:rsidRDefault="00122F56" w:rsidP="00BE6D03">
            <w:pPr>
              <w:pStyle w:val="Default"/>
            </w:pPr>
            <w:r w:rsidRPr="00276B91">
              <w:t xml:space="preserve">Security Name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F" w14:textId="77777777" w:rsidR="00122F56" w:rsidRPr="00276B91" w:rsidRDefault="00122F5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0" w14:textId="77777777" w:rsidR="00122F56" w:rsidRPr="00276B91" w:rsidRDefault="00122F56" w:rsidP="00BE6D03">
            <w:pPr>
              <w:pStyle w:val="Default"/>
            </w:pPr>
            <w:r w:rsidRPr="00276B91">
              <w:t xml:space="preserve">25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1" w14:textId="77777777" w:rsidR="00122F56" w:rsidRPr="00276B91" w:rsidRDefault="00122F56" w:rsidP="00BE6D03">
            <w:pPr>
              <w:pStyle w:val="Default"/>
            </w:pPr>
          </w:p>
        </w:tc>
      </w:tr>
      <w:tr w:rsidR="00122F56" w:rsidRPr="00276B91" w14:paraId="265FB668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3" w14:textId="77777777" w:rsidR="00122F56" w:rsidRPr="00276B91" w:rsidRDefault="00122F56" w:rsidP="00BE6D03">
            <w:pPr>
              <w:pStyle w:val="Default"/>
            </w:pPr>
            <w:r w:rsidRPr="00276B91">
              <w:t xml:space="preserve">Ins_type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4" w14:textId="77777777" w:rsidR="00122F56" w:rsidRPr="00276B91" w:rsidRDefault="00122F56" w:rsidP="00BE6D03">
            <w:pPr>
              <w:pStyle w:val="Default"/>
            </w:pPr>
            <w:r w:rsidRPr="00276B91">
              <w:t xml:space="preserve">Instrument 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5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6" w14:textId="77777777" w:rsidR="00122F56" w:rsidRPr="00276B91" w:rsidRDefault="00122F56" w:rsidP="00BE6D03">
            <w:pPr>
              <w:pStyle w:val="Default"/>
            </w:pPr>
            <w:r w:rsidRPr="00276B91">
              <w:t xml:space="preserve">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7" w14:textId="77777777"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</w:tr>
      <w:tr w:rsidR="00122F56" w:rsidRPr="00276B91" w14:paraId="265FB66E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9" w14:textId="77777777" w:rsidR="00122F56" w:rsidRPr="00276B91" w:rsidRDefault="00122F56" w:rsidP="00BE6D03">
            <w:pPr>
              <w:pStyle w:val="Default"/>
            </w:pPr>
            <w:r w:rsidRPr="00276B91">
              <w:t xml:space="preserve">Book_type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A" w14:textId="77777777" w:rsidR="00122F56" w:rsidRPr="00276B91" w:rsidRDefault="00122F56" w:rsidP="00BE6D03">
            <w:pPr>
              <w:pStyle w:val="Default"/>
            </w:pPr>
            <w:r w:rsidRPr="00276B91">
              <w:t xml:space="preserve">Book 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B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C" w14:textId="77777777" w:rsidR="00122F56" w:rsidRPr="00276B91" w:rsidRDefault="00122F56" w:rsidP="00BE6D03">
            <w:pPr>
              <w:pStyle w:val="Default"/>
            </w:pPr>
            <w:r w:rsidRPr="00276B91">
              <w:t xml:space="preserve">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D" w14:textId="77777777"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</w:tr>
      <w:tr w:rsidR="00122F56" w:rsidRPr="00276B91" w14:paraId="265FB674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F" w14:textId="77777777" w:rsidR="00122F56" w:rsidRPr="00276B91" w:rsidRDefault="00122F56" w:rsidP="00BE6D03">
            <w:pPr>
              <w:pStyle w:val="Default"/>
            </w:pPr>
            <w:r w:rsidRPr="00276B91">
              <w:t xml:space="preserve">Mkttype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0" w14:textId="77777777" w:rsidR="00122F56" w:rsidRPr="00276B91" w:rsidRDefault="00122F56" w:rsidP="00BE6D03">
            <w:pPr>
              <w:pStyle w:val="Default"/>
            </w:pPr>
            <w:r w:rsidRPr="00276B91">
              <w:t xml:space="preserve">Market 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1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2" w14:textId="77777777" w:rsidR="00122F56" w:rsidRPr="00276B91" w:rsidRDefault="00122F56" w:rsidP="00BE6D03">
            <w:pPr>
              <w:pStyle w:val="Default"/>
            </w:pPr>
            <w:r w:rsidRPr="00276B91">
              <w:t xml:space="preserve">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3" w14:textId="77777777"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</w:tr>
      <w:tr w:rsidR="00122F56" w:rsidRPr="00276B91" w14:paraId="265FB67B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5" w14:textId="77777777" w:rsidR="00122F56" w:rsidRPr="00276B91" w:rsidRDefault="00122F56" w:rsidP="00BE6D03">
            <w:pPr>
              <w:pStyle w:val="Default"/>
            </w:pPr>
            <w:r w:rsidRPr="00276B91">
              <w:t xml:space="preserve">Userid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6" w14:textId="77777777" w:rsidR="00122F56" w:rsidRPr="00276B91" w:rsidRDefault="00122F56" w:rsidP="00BE6D03">
            <w:pPr>
              <w:pStyle w:val="Default"/>
            </w:pPr>
            <w:r w:rsidRPr="00276B91">
              <w:t xml:space="preserve">User ID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7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8" w14:textId="77777777" w:rsidR="00122F56" w:rsidRPr="00276B91" w:rsidRDefault="00122F56" w:rsidP="00BE6D03">
            <w:pPr>
              <w:pStyle w:val="Default"/>
            </w:pPr>
            <w:r w:rsidRPr="00276B91">
              <w:t xml:space="preserve">5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9" w14:textId="77777777" w:rsidR="00122F56" w:rsidRPr="00276B91" w:rsidRDefault="00122F56" w:rsidP="00BE6D03">
            <w:pPr>
              <w:pStyle w:val="Default"/>
            </w:pPr>
            <w:r w:rsidRPr="00276B91">
              <w:t xml:space="preserve">Actual User id for Buyer </w:t>
            </w:r>
          </w:p>
          <w:p w14:paraId="265FB67A" w14:textId="77777777" w:rsidR="00122F56" w:rsidRPr="00276B91" w:rsidRDefault="00122F56" w:rsidP="00BE6D03">
            <w:pPr>
              <w:pStyle w:val="Default"/>
            </w:pPr>
          </w:p>
        </w:tc>
      </w:tr>
      <w:tr w:rsidR="00122F56" w:rsidRPr="00276B91" w14:paraId="265FB682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C" w14:textId="77777777" w:rsidR="00122F56" w:rsidRPr="00276B91" w:rsidRDefault="00122F56" w:rsidP="00BE6D03">
            <w:pPr>
              <w:pStyle w:val="Default"/>
            </w:pPr>
            <w:r w:rsidRPr="00276B91">
              <w:t xml:space="preserve">Brncd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D" w14:textId="77777777" w:rsidR="00122F56" w:rsidRPr="00276B91" w:rsidRDefault="00122F56" w:rsidP="00BE6D03">
            <w:pPr>
              <w:pStyle w:val="Default"/>
            </w:pPr>
            <w:r w:rsidRPr="00276B91">
              <w:t xml:space="preserve">Branch Code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E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F" w14:textId="77777777" w:rsidR="00122F56" w:rsidRPr="00276B91" w:rsidRDefault="00122F56" w:rsidP="00BE6D03">
            <w:pPr>
              <w:pStyle w:val="Default"/>
            </w:pPr>
            <w:r w:rsidRPr="00276B91">
              <w:t xml:space="preserve">3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0" w14:textId="77777777" w:rsidR="00122F56" w:rsidRPr="00276B91" w:rsidRDefault="00122F56" w:rsidP="00BE6D03">
            <w:pPr>
              <w:pStyle w:val="Default"/>
            </w:pPr>
            <w:r w:rsidRPr="00276B91">
              <w:t xml:space="preserve">Actual branch id for Buyer </w:t>
            </w:r>
          </w:p>
          <w:p w14:paraId="265FB681" w14:textId="77777777" w:rsidR="00122F56" w:rsidRPr="00276B91" w:rsidRDefault="00122F56" w:rsidP="00BE6D03">
            <w:pPr>
              <w:pStyle w:val="Default"/>
            </w:pPr>
          </w:p>
        </w:tc>
      </w:tr>
      <w:tr w:rsidR="00122F56" w:rsidRPr="00276B91" w14:paraId="265FB688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3" w14:textId="77777777" w:rsidR="00122F56" w:rsidRPr="00276B91" w:rsidRDefault="00122F56" w:rsidP="00BE6D03">
            <w:pPr>
              <w:pStyle w:val="Default"/>
            </w:pPr>
            <w:r w:rsidRPr="00276B91">
              <w:t xml:space="preserve">Buysell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4" w14:textId="77777777" w:rsidR="00122F56" w:rsidRPr="00276B91" w:rsidRDefault="00122F56" w:rsidP="00BE6D03">
            <w:pPr>
              <w:pStyle w:val="Default"/>
            </w:pPr>
            <w:r w:rsidRPr="00276B91">
              <w:t xml:space="preserve">Buy/Sell indicator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5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6" w14:textId="77777777"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7" w14:textId="77777777" w:rsidR="00122F56" w:rsidRPr="00276B91" w:rsidRDefault="00122F56" w:rsidP="00BE6D03">
            <w:pPr>
              <w:pStyle w:val="Default"/>
            </w:pPr>
            <w:r w:rsidRPr="00276B91">
              <w:t xml:space="preserve">1 – Buy 2 - Sell </w:t>
            </w:r>
          </w:p>
        </w:tc>
      </w:tr>
      <w:tr w:rsidR="00122F56" w:rsidRPr="00276B91" w14:paraId="265FB68E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9" w14:textId="77777777" w:rsidR="00122F56" w:rsidRPr="00276B91" w:rsidRDefault="00122F56" w:rsidP="00BE6D03">
            <w:pPr>
              <w:pStyle w:val="Default"/>
            </w:pPr>
            <w:r w:rsidRPr="00276B91">
              <w:t xml:space="preserve">Trdqty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A" w14:textId="77777777" w:rsidR="00122F56" w:rsidRPr="00276B91" w:rsidRDefault="00122F56" w:rsidP="00BE6D03">
            <w:pPr>
              <w:pStyle w:val="Default"/>
            </w:pPr>
            <w:r w:rsidRPr="00276B91">
              <w:t xml:space="preserve">Trade Quantity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B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C" w14:textId="77777777" w:rsidR="00122F56" w:rsidRPr="00276B91" w:rsidRDefault="00122F56" w:rsidP="00BE6D03">
            <w:pPr>
              <w:pStyle w:val="Default"/>
            </w:pPr>
            <w:r w:rsidRPr="00276B91">
              <w:t xml:space="preserve">9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D" w14:textId="77777777" w:rsidR="00122F56" w:rsidRPr="00276B91" w:rsidRDefault="00122F56" w:rsidP="00BE6D03">
            <w:pPr>
              <w:pStyle w:val="Default"/>
            </w:pPr>
          </w:p>
        </w:tc>
      </w:tr>
      <w:tr w:rsidR="00122F56" w:rsidRPr="00276B91" w14:paraId="265FB694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F" w14:textId="77777777" w:rsidR="00122F56" w:rsidRPr="00276B91" w:rsidRDefault="00122F56" w:rsidP="00BE6D03">
            <w:pPr>
              <w:pStyle w:val="Default"/>
            </w:pPr>
            <w:r w:rsidRPr="00276B91">
              <w:t xml:space="preserve">Trdpr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0" w14:textId="77777777" w:rsidR="00122F56" w:rsidRPr="00276B91" w:rsidRDefault="00122F56" w:rsidP="00BE6D03">
            <w:pPr>
              <w:pStyle w:val="Default"/>
            </w:pPr>
            <w:r w:rsidRPr="00276B91">
              <w:t xml:space="preserve">Trade Price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1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2" w14:textId="77777777" w:rsidR="00122F56" w:rsidRPr="00276B91" w:rsidRDefault="00122F56" w:rsidP="00BE6D03">
            <w:pPr>
              <w:pStyle w:val="Default"/>
            </w:pPr>
            <w:r w:rsidRPr="00276B91">
              <w:t xml:space="preserve">12.2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3" w14:textId="77777777" w:rsidR="00122F56" w:rsidRPr="00276B91" w:rsidRDefault="00122F56" w:rsidP="00BE6D03">
            <w:pPr>
              <w:pStyle w:val="Default"/>
            </w:pPr>
          </w:p>
        </w:tc>
      </w:tr>
      <w:tr w:rsidR="00122F56" w:rsidRPr="00276B91" w14:paraId="265FB69D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5" w14:textId="77777777" w:rsidR="00122F56" w:rsidRPr="00276B91" w:rsidRDefault="00122F56" w:rsidP="00BE6D03">
            <w:pPr>
              <w:pStyle w:val="Default"/>
            </w:pPr>
            <w:r w:rsidRPr="00276B91">
              <w:t xml:space="preserve">Whcd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6" w14:textId="77777777" w:rsidR="00122F56" w:rsidRPr="00276B91" w:rsidRDefault="00122F56" w:rsidP="00BE6D03">
            <w:pPr>
              <w:pStyle w:val="Default"/>
            </w:pPr>
            <w:r w:rsidRPr="00276B91">
              <w:t xml:space="preserve">Warehouse Code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7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8" w14:textId="77777777"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9" w14:textId="77777777" w:rsidR="00122F56" w:rsidRPr="00276B91" w:rsidRDefault="00122F56" w:rsidP="00BE6D03">
            <w:pPr>
              <w:pStyle w:val="Default"/>
            </w:pPr>
            <w:r w:rsidRPr="00276B91">
              <w:t xml:space="preserve">1 – CLI </w:t>
            </w:r>
          </w:p>
          <w:p w14:paraId="265FB69A" w14:textId="77777777" w:rsidR="00122F56" w:rsidRPr="00276B91" w:rsidRDefault="00122F56" w:rsidP="00BE6D03">
            <w:pPr>
              <w:pStyle w:val="Default"/>
            </w:pPr>
            <w:r w:rsidRPr="00276B91">
              <w:t xml:space="preserve">2 – PRO </w:t>
            </w:r>
          </w:p>
          <w:p w14:paraId="265FB69B" w14:textId="77777777" w:rsidR="00122F56" w:rsidRPr="00276B91" w:rsidRDefault="00122F56" w:rsidP="00BE6D03">
            <w:pPr>
              <w:pStyle w:val="Default"/>
            </w:pPr>
            <w:r w:rsidRPr="00276B91">
              <w:t xml:space="preserve">Actual PRO/CLI flag for buyer </w:t>
            </w:r>
          </w:p>
          <w:p w14:paraId="265FB69C" w14:textId="77777777" w:rsidR="00122F56" w:rsidRPr="00276B91" w:rsidRDefault="00122F56" w:rsidP="00BE6D03">
            <w:pPr>
              <w:pStyle w:val="Default"/>
            </w:pPr>
            <w:r w:rsidRPr="00276B91">
              <w:t xml:space="preserve">CLI for seller by default </w:t>
            </w:r>
          </w:p>
        </w:tc>
      </w:tr>
      <w:tr w:rsidR="00122F56" w:rsidRPr="00276B91" w14:paraId="265FB6A4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E" w14:textId="77777777" w:rsidR="00122F56" w:rsidRPr="00276B91" w:rsidRDefault="00122F56" w:rsidP="00BE6D03">
            <w:pPr>
              <w:pStyle w:val="Default"/>
            </w:pPr>
            <w:r w:rsidRPr="00276B91">
              <w:t xml:space="preserve">Trdacc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F" w14:textId="77777777" w:rsidR="00122F56" w:rsidRPr="00276B91" w:rsidRDefault="00122F56" w:rsidP="00BE6D03">
            <w:pPr>
              <w:pStyle w:val="Default"/>
            </w:pPr>
            <w:r w:rsidRPr="00276B91">
              <w:t xml:space="preserve">Account 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0" w14:textId="77777777" w:rsidR="00122F56" w:rsidRPr="00276B91" w:rsidRDefault="00122F5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1" w14:textId="77777777" w:rsidR="00122F56" w:rsidRPr="00276B91" w:rsidRDefault="00122F56" w:rsidP="00BE6D03">
            <w:pPr>
              <w:pStyle w:val="Default"/>
            </w:pPr>
            <w:r w:rsidRPr="00276B91">
              <w:t xml:space="preserve">10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2" w14:textId="77777777" w:rsidR="00122F56" w:rsidRPr="00276B91" w:rsidRDefault="00122F56" w:rsidP="00BE6D03">
            <w:pPr>
              <w:pStyle w:val="Default"/>
            </w:pPr>
            <w:r w:rsidRPr="00276B91">
              <w:t xml:space="preserve"> “Symbol” for seller </w:t>
            </w:r>
          </w:p>
          <w:p w14:paraId="265FB6A3" w14:textId="77777777" w:rsidR="00122F56" w:rsidRPr="00276B91" w:rsidRDefault="00122F56" w:rsidP="00BE6D03">
            <w:pPr>
              <w:pStyle w:val="Default"/>
            </w:pPr>
          </w:p>
        </w:tc>
      </w:tr>
      <w:tr w:rsidR="00122F56" w:rsidRPr="00276B91" w14:paraId="265FB6AD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5" w14:textId="77777777" w:rsidR="00122F56" w:rsidRPr="00276B91" w:rsidRDefault="00122F56" w:rsidP="00BE6D03">
            <w:pPr>
              <w:pStyle w:val="Default"/>
            </w:pPr>
            <w:r w:rsidRPr="00276B91">
              <w:t xml:space="preserve">Cupcd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6" w14:textId="77777777" w:rsidR="00122F56" w:rsidRPr="00276B91" w:rsidRDefault="00122F56" w:rsidP="00BE6D03">
            <w:pPr>
              <w:pStyle w:val="Default"/>
            </w:pPr>
            <w:r w:rsidRPr="00276B91">
              <w:t xml:space="preserve">Custodial Participant Code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7" w14:textId="77777777" w:rsidR="00122F56" w:rsidRPr="00276B91" w:rsidRDefault="00122F5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8" w14:textId="77777777" w:rsidR="00122F56" w:rsidRPr="00276B91" w:rsidRDefault="00122F56" w:rsidP="00BE6D03">
            <w:pPr>
              <w:pStyle w:val="Default"/>
            </w:pPr>
            <w:r w:rsidRPr="00276B91">
              <w:t xml:space="preserve">12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9" w14:textId="77777777" w:rsidR="00122F56" w:rsidRPr="00276B91" w:rsidRDefault="00122F56" w:rsidP="00BE6D03">
            <w:pPr>
              <w:pStyle w:val="Default"/>
            </w:pPr>
            <w:r w:rsidRPr="00276B91">
              <w:t xml:space="preserve">For Buyer - Custodial Participant Code (if CP Id does not exist then member code) </w:t>
            </w:r>
          </w:p>
          <w:p w14:paraId="265FB6AA" w14:textId="77777777" w:rsidR="00122F56" w:rsidRPr="00276B91" w:rsidRDefault="00122F56" w:rsidP="00BE6D03">
            <w:pPr>
              <w:pStyle w:val="Default"/>
            </w:pPr>
          </w:p>
          <w:p w14:paraId="265FB6AB" w14:textId="77777777" w:rsidR="00122F56" w:rsidRPr="00276B91" w:rsidRDefault="00122F56" w:rsidP="00BE6D03">
            <w:pPr>
              <w:pStyle w:val="Default"/>
            </w:pPr>
            <w:r w:rsidRPr="00276B91">
              <w:t xml:space="preserve">For Seller – TM Code </w:t>
            </w:r>
          </w:p>
          <w:p w14:paraId="265FB6AC" w14:textId="77777777" w:rsidR="00122F56" w:rsidRPr="00276B91" w:rsidRDefault="00122F56" w:rsidP="00BE6D03">
            <w:pPr>
              <w:pStyle w:val="Default"/>
            </w:pPr>
          </w:p>
        </w:tc>
      </w:tr>
      <w:tr w:rsidR="00122F56" w:rsidRPr="00276B91" w14:paraId="265FB6B3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E" w14:textId="77777777" w:rsidR="00122F56" w:rsidRPr="00276B91" w:rsidRDefault="00122F56" w:rsidP="00BE6D03">
            <w:pPr>
              <w:pStyle w:val="Default"/>
            </w:pPr>
            <w:r w:rsidRPr="00276B91">
              <w:t xml:space="preserve">Default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F" w14:textId="77777777" w:rsidR="00122F56" w:rsidRPr="00276B91" w:rsidRDefault="002366A6" w:rsidP="00BE6D03">
            <w:pPr>
              <w:pStyle w:val="Default"/>
            </w:pPr>
            <w:r w:rsidRPr="00276B91">
              <w:t>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0" w14:textId="77777777" w:rsidR="00122F56" w:rsidRPr="00276B91" w:rsidRDefault="00122F5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1" w14:textId="77777777"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2" w14:textId="77777777" w:rsidR="00122F56" w:rsidRPr="00276B91" w:rsidRDefault="00122F56" w:rsidP="00BE6D03">
            <w:pPr>
              <w:pStyle w:val="Default"/>
            </w:pPr>
            <w:r w:rsidRPr="00276B91">
              <w:t xml:space="preserve">N </w:t>
            </w:r>
          </w:p>
        </w:tc>
      </w:tr>
      <w:tr w:rsidR="00122F56" w:rsidRPr="00276B91" w14:paraId="265FB6B9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4" w14:textId="77777777" w:rsidR="00122F56" w:rsidRPr="00276B91" w:rsidRDefault="00122F56" w:rsidP="00BE6D03">
            <w:pPr>
              <w:pStyle w:val="Default"/>
            </w:pPr>
            <w:r w:rsidRPr="00276B91">
              <w:t xml:space="preserve">Aucno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5" w14:textId="77777777" w:rsidR="00122F56" w:rsidRPr="00276B91" w:rsidRDefault="00122F56" w:rsidP="00BE6D03">
            <w:pPr>
              <w:pStyle w:val="Default"/>
            </w:pPr>
            <w:r w:rsidRPr="00276B91">
              <w:t xml:space="preserve">Auction 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6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7" w14:textId="77777777" w:rsidR="00122F56" w:rsidRPr="00276B91" w:rsidRDefault="00122F56" w:rsidP="00BE6D03">
            <w:pPr>
              <w:pStyle w:val="Default"/>
            </w:pPr>
            <w:r w:rsidRPr="00276B91">
              <w:t xml:space="preserve">4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8" w14:textId="77777777" w:rsidR="00122F56" w:rsidRPr="00276B91" w:rsidRDefault="00122F56" w:rsidP="00BE6D03">
            <w:pPr>
              <w:pStyle w:val="Default"/>
            </w:pPr>
            <w:r w:rsidRPr="00276B91">
              <w:t xml:space="preserve">0 </w:t>
            </w:r>
          </w:p>
        </w:tc>
      </w:tr>
      <w:tr w:rsidR="00122F56" w:rsidRPr="00276B91" w14:paraId="265FB6BF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A" w14:textId="77777777" w:rsidR="00122F56" w:rsidRPr="00276B91" w:rsidRDefault="00122F56" w:rsidP="00BE6D03">
            <w:pPr>
              <w:pStyle w:val="Default"/>
            </w:pPr>
            <w:r w:rsidRPr="00276B91">
              <w:lastRenderedPageBreak/>
              <w:t xml:space="preserve">Default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B" w14:textId="77777777" w:rsidR="00122F56" w:rsidRPr="00276B91" w:rsidRDefault="00122F56" w:rsidP="00BE6D03">
            <w:pPr>
              <w:pStyle w:val="Default"/>
            </w:pPr>
            <w:r w:rsidRPr="00276B91">
              <w:t xml:space="preserve">7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C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D" w14:textId="77777777"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E" w14:textId="77777777" w:rsidR="00122F56" w:rsidRPr="00276B91" w:rsidRDefault="00122F56" w:rsidP="00BE6D03">
            <w:pPr>
              <w:pStyle w:val="Default"/>
            </w:pPr>
            <w:r w:rsidRPr="00276B91">
              <w:t xml:space="preserve">7 </w:t>
            </w:r>
          </w:p>
        </w:tc>
      </w:tr>
      <w:tr w:rsidR="002366A6" w:rsidRPr="00276B91" w14:paraId="265FB6C5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0" w14:textId="77777777" w:rsidR="002366A6" w:rsidRPr="00276B91" w:rsidRDefault="002366A6" w:rsidP="00BE6D03">
            <w:pPr>
              <w:pStyle w:val="Default"/>
            </w:pPr>
            <w:r w:rsidRPr="00276B91">
              <w:t xml:space="preserve">Trade Date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1" w14:textId="77777777" w:rsidR="002366A6" w:rsidRPr="00276B91" w:rsidRDefault="002366A6" w:rsidP="00BE6D03">
            <w:pPr>
              <w:pStyle w:val="Default"/>
            </w:pPr>
            <w:r w:rsidRPr="00276B91">
              <w:t xml:space="preserve">Trade Date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2" w14:textId="77777777" w:rsidR="002366A6" w:rsidRPr="00276B91" w:rsidRDefault="002366A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3" w14:textId="77777777" w:rsidR="002366A6" w:rsidRPr="00276B91" w:rsidRDefault="002366A6" w:rsidP="00BE6D03">
            <w:pPr>
              <w:pStyle w:val="Default"/>
            </w:pPr>
            <w:r w:rsidRPr="00276B91">
              <w:t xml:space="preserve">20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4" w14:textId="77777777" w:rsidR="002366A6" w:rsidRPr="00276B91" w:rsidRDefault="002366A6" w:rsidP="00BE6D03">
            <w:pPr>
              <w:pStyle w:val="Default"/>
            </w:pPr>
            <w:r w:rsidRPr="00276B91">
              <w:t xml:space="preserve">DD Mon YYYY HH:MI:SS </w:t>
            </w:r>
          </w:p>
        </w:tc>
      </w:tr>
      <w:tr w:rsidR="002366A6" w:rsidRPr="00276B91" w14:paraId="265FB6CB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6" w14:textId="77777777" w:rsidR="002366A6" w:rsidRPr="00276B91" w:rsidRDefault="002366A6" w:rsidP="00BE6D03">
            <w:pPr>
              <w:pStyle w:val="Default"/>
            </w:pPr>
            <w:r w:rsidRPr="00276B91">
              <w:t xml:space="preserve">Lstupddt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7" w14:textId="77777777" w:rsidR="002366A6" w:rsidRPr="00276B91" w:rsidRDefault="002366A6" w:rsidP="00BE6D03">
            <w:pPr>
              <w:pStyle w:val="Default"/>
            </w:pPr>
            <w:r w:rsidRPr="00276B91">
              <w:t xml:space="preserve">Last Update Date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8" w14:textId="77777777" w:rsidR="002366A6" w:rsidRPr="00276B91" w:rsidRDefault="002366A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9" w14:textId="77777777" w:rsidR="002366A6" w:rsidRPr="00276B91" w:rsidRDefault="002366A6" w:rsidP="00BE6D03">
            <w:pPr>
              <w:pStyle w:val="Default"/>
            </w:pPr>
            <w:r w:rsidRPr="00276B91">
              <w:t xml:space="preserve">20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A" w14:textId="77777777" w:rsidR="002366A6" w:rsidRPr="00276B91" w:rsidRDefault="002366A6" w:rsidP="00BE6D03">
            <w:pPr>
              <w:pStyle w:val="Default"/>
            </w:pPr>
            <w:r w:rsidRPr="00276B91">
              <w:t xml:space="preserve">DD Mon YYYY HH:MI:SS </w:t>
            </w:r>
          </w:p>
        </w:tc>
      </w:tr>
      <w:tr w:rsidR="002366A6" w:rsidRPr="00276B91" w14:paraId="265FB6D1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C" w14:textId="77777777" w:rsidR="002366A6" w:rsidRPr="00276B91" w:rsidRDefault="002366A6" w:rsidP="00BE6D03">
            <w:pPr>
              <w:pStyle w:val="Default"/>
            </w:pPr>
            <w:r w:rsidRPr="00276B91">
              <w:t xml:space="preserve">Ordno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D" w14:textId="77777777" w:rsidR="002366A6" w:rsidRPr="00276B91" w:rsidRDefault="002366A6" w:rsidP="00BE6D03">
            <w:pPr>
              <w:pStyle w:val="Default"/>
            </w:pPr>
            <w:r w:rsidRPr="00276B91">
              <w:t xml:space="preserve">Order 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E" w14:textId="77777777" w:rsidR="002366A6" w:rsidRPr="00276B91" w:rsidRDefault="002366A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F" w14:textId="77777777" w:rsidR="002366A6" w:rsidRPr="00276B91" w:rsidRDefault="002366A6" w:rsidP="00BE6D03">
            <w:pPr>
              <w:pStyle w:val="Default"/>
            </w:pPr>
            <w:r w:rsidRPr="00276B91">
              <w:t xml:space="preserve">16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0" w14:textId="77777777" w:rsidR="002366A6" w:rsidRPr="00276B91" w:rsidRDefault="002366A6" w:rsidP="00BE6D03">
            <w:pPr>
              <w:pStyle w:val="Default"/>
            </w:pPr>
            <w:r w:rsidRPr="00276B91">
              <w:t xml:space="preserve">YYYYMMDD&lt;Order number&gt; </w:t>
            </w:r>
          </w:p>
        </w:tc>
      </w:tr>
      <w:tr w:rsidR="002366A6" w:rsidRPr="00276B91" w14:paraId="265FB6D7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2" w14:textId="77777777" w:rsidR="002366A6" w:rsidRPr="00276B91" w:rsidRDefault="002366A6" w:rsidP="00BE6D03">
            <w:pPr>
              <w:pStyle w:val="Default"/>
            </w:pPr>
            <w:r w:rsidRPr="00276B91">
              <w:t xml:space="preserve">Cpid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3" w14:textId="77777777" w:rsidR="002366A6" w:rsidRPr="00276B91" w:rsidRDefault="002366A6" w:rsidP="00BE6D03">
            <w:pPr>
              <w:pStyle w:val="Default"/>
            </w:pPr>
            <w:r w:rsidRPr="00276B91">
              <w:t xml:space="preserve">Counter Party ID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4" w14:textId="77777777" w:rsidR="002366A6" w:rsidRPr="00276B91" w:rsidRDefault="002366A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5" w14:textId="77777777" w:rsidR="002366A6" w:rsidRPr="00276B91" w:rsidRDefault="002366A6" w:rsidP="00BE6D03">
            <w:pPr>
              <w:pStyle w:val="Default"/>
            </w:pPr>
            <w:r w:rsidRPr="00276B91">
              <w:t xml:space="preserve">7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6" w14:textId="77777777" w:rsidR="002366A6" w:rsidRPr="00276B91" w:rsidRDefault="002366A6" w:rsidP="00BE6D03">
            <w:pPr>
              <w:pStyle w:val="Default"/>
            </w:pPr>
            <w:r w:rsidRPr="00276B91">
              <w:t xml:space="preserve">NIL </w:t>
            </w:r>
          </w:p>
        </w:tc>
      </w:tr>
      <w:tr w:rsidR="002366A6" w:rsidRPr="00276B91" w14:paraId="265FB6DD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8" w14:textId="77777777" w:rsidR="002366A6" w:rsidRPr="00276B91" w:rsidRDefault="002366A6" w:rsidP="00BE6D03">
            <w:pPr>
              <w:pStyle w:val="Default"/>
            </w:pPr>
            <w:r w:rsidRPr="00276B91">
              <w:t xml:space="preserve">Order_time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9" w14:textId="77777777" w:rsidR="002366A6" w:rsidRPr="00276B91" w:rsidRDefault="002366A6" w:rsidP="00BE6D03">
            <w:pPr>
              <w:pStyle w:val="Default"/>
            </w:pPr>
            <w:r w:rsidRPr="00276B91">
              <w:t xml:space="preserve">Order entry / order modified time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A" w14:textId="77777777" w:rsidR="002366A6" w:rsidRPr="00276B91" w:rsidRDefault="002366A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B" w14:textId="77777777" w:rsidR="002366A6" w:rsidRPr="00276B91" w:rsidRDefault="002366A6" w:rsidP="00BE6D03">
            <w:pPr>
              <w:pStyle w:val="Default"/>
            </w:pPr>
            <w:r w:rsidRPr="00276B91">
              <w:t xml:space="preserve">20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C" w14:textId="77777777" w:rsidR="002366A6" w:rsidRPr="00276B91" w:rsidRDefault="002366A6" w:rsidP="00BE6D03">
            <w:pPr>
              <w:pStyle w:val="Default"/>
            </w:pPr>
            <w:r w:rsidRPr="00276B91">
              <w:t xml:space="preserve">DD Mon YYYY HH:MI:SS </w:t>
            </w:r>
          </w:p>
        </w:tc>
      </w:tr>
      <w:tr w:rsidR="002366A6" w:rsidRPr="00276B91" w14:paraId="265FB6E5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E" w14:textId="77777777" w:rsidR="002366A6" w:rsidRPr="00276B91" w:rsidRDefault="002366A6" w:rsidP="00BE6D03">
            <w:pPr>
              <w:pStyle w:val="Default"/>
            </w:pPr>
            <w:r w:rsidRPr="00276B91">
              <w:t xml:space="preserve">CTCL ID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F" w14:textId="77777777" w:rsidR="002366A6" w:rsidRPr="00276B91" w:rsidRDefault="002366A6" w:rsidP="00BE6D03">
            <w:pPr>
              <w:pStyle w:val="Default"/>
            </w:pPr>
            <w:r w:rsidRPr="00276B91">
              <w:t xml:space="preserve">CTCL details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0" w14:textId="77777777" w:rsidR="002366A6" w:rsidRPr="00276B91" w:rsidRDefault="002366A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1" w14:textId="77777777" w:rsidR="002366A6" w:rsidRPr="00276B91" w:rsidRDefault="002366A6" w:rsidP="00BE6D03">
            <w:pPr>
              <w:pStyle w:val="Default"/>
            </w:pPr>
            <w:r w:rsidRPr="00276B91">
              <w:t xml:space="preserve">15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2" w14:textId="77777777" w:rsidR="002366A6" w:rsidRPr="00276B91" w:rsidRDefault="002366A6" w:rsidP="00BE6D03">
            <w:pPr>
              <w:pStyle w:val="Default"/>
            </w:pPr>
            <w:r w:rsidRPr="00276B91">
              <w:t xml:space="preserve">NEAT – 0 </w:t>
            </w:r>
          </w:p>
          <w:p w14:paraId="265FB6E3" w14:textId="77777777" w:rsidR="002366A6" w:rsidRPr="00276B91" w:rsidRDefault="002366A6" w:rsidP="00BE6D03">
            <w:pPr>
              <w:pStyle w:val="Default"/>
            </w:pPr>
            <w:r w:rsidRPr="00276B91">
              <w:t xml:space="preserve">CTCL – 15 digits </w:t>
            </w:r>
          </w:p>
          <w:p w14:paraId="265FB6E4" w14:textId="77777777" w:rsidR="002366A6" w:rsidRPr="00276B91" w:rsidRDefault="002366A6" w:rsidP="00BE6D03">
            <w:pPr>
              <w:pStyle w:val="Default"/>
            </w:pPr>
            <w:r w:rsidRPr="00276B91">
              <w:t xml:space="preserve">Default “0” for Seller </w:t>
            </w:r>
          </w:p>
        </w:tc>
      </w:tr>
      <w:tr w:rsidR="002366A6" w:rsidRPr="00276B91" w14:paraId="265FB6EC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6" w14:textId="77777777" w:rsidR="002366A6" w:rsidRPr="00276B91" w:rsidRDefault="002366A6" w:rsidP="00BE6D03">
            <w:pPr>
              <w:pStyle w:val="Default"/>
            </w:pPr>
            <w:r w:rsidRPr="00276B91">
              <w:t xml:space="preserve">Sett. 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7" w14:textId="77777777" w:rsidR="002366A6" w:rsidRPr="00276B91" w:rsidRDefault="002366A6" w:rsidP="00BE6D03">
            <w:pPr>
              <w:pStyle w:val="Default"/>
            </w:pPr>
            <w:r w:rsidRPr="00276B91">
              <w:t xml:space="preserve">Settlement 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8" w14:textId="77777777" w:rsidR="002366A6" w:rsidRPr="00276B91" w:rsidRDefault="002366A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9" w14:textId="77777777" w:rsidR="002366A6" w:rsidRPr="00276B91" w:rsidRDefault="002366A6" w:rsidP="00BE6D03">
            <w:pPr>
              <w:pStyle w:val="Default"/>
            </w:pPr>
            <w:r w:rsidRPr="00276B91">
              <w:t xml:space="preserve">1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A" w14:textId="77777777" w:rsidR="002366A6" w:rsidRPr="00276B91" w:rsidRDefault="002366A6" w:rsidP="00BE6D03">
            <w:pPr>
              <w:pStyle w:val="Default"/>
            </w:pPr>
            <w:r w:rsidRPr="00276B91">
              <w:t xml:space="preserve">H – T+1 settlement (with margin) </w:t>
            </w:r>
          </w:p>
          <w:p w14:paraId="265FB6EB" w14:textId="77777777" w:rsidR="002366A6" w:rsidRPr="00276B91" w:rsidRDefault="002366A6" w:rsidP="00BE6D03">
            <w:pPr>
              <w:pStyle w:val="Default"/>
            </w:pPr>
            <w:r w:rsidRPr="00276B91">
              <w:t xml:space="preserve">T – T+2 settlement (without margin) </w:t>
            </w:r>
          </w:p>
        </w:tc>
      </w:tr>
      <w:tr w:rsidR="002366A6" w:rsidRPr="00276B91" w14:paraId="265FB6F2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D" w14:textId="77777777" w:rsidR="002366A6" w:rsidRPr="00276B91" w:rsidRDefault="002366A6" w:rsidP="00BE6D03">
            <w:pPr>
              <w:pStyle w:val="Default"/>
            </w:pPr>
            <w:r w:rsidRPr="00276B91">
              <w:t xml:space="preserve">Sett. No.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E" w14:textId="77777777" w:rsidR="002366A6" w:rsidRPr="00276B91" w:rsidRDefault="002366A6" w:rsidP="00BE6D03">
            <w:pPr>
              <w:pStyle w:val="Default"/>
            </w:pPr>
            <w:r w:rsidRPr="00276B91">
              <w:t xml:space="preserve">Settlement 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F" w14:textId="77777777" w:rsidR="002366A6" w:rsidRPr="00276B91" w:rsidRDefault="002366A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F0" w14:textId="77777777" w:rsidR="002366A6" w:rsidRPr="00276B91" w:rsidRDefault="002366A6" w:rsidP="00BE6D03">
            <w:pPr>
              <w:pStyle w:val="Default"/>
            </w:pPr>
            <w:r w:rsidRPr="00276B91">
              <w:t xml:space="preserve">7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F1" w14:textId="77777777" w:rsidR="002366A6" w:rsidRPr="00276B91" w:rsidRDefault="002366A6" w:rsidP="00BE6D03">
            <w:pPr>
              <w:pStyle w:val="Default"/>
            </w:pPr>
          </w:p>
        </w:tc>
      </w:tr>
    </w:tbl>
    <w:p w14:paraId="265FB6F3" w14:textId="77777777" w:rsidR="00122F56" w:rsidRPr="00276B91" w:rsidRDefault="00122F56" w:rsidP="00122F56"/>
    <w:p w14:paraId="265FB6F4" w14:textId="00E76B1D" w:rsidR="00122F56" w:rsidRDefault="00122F56" w:rsidP="00122F56">
      <w:pPr>
        <w:rPr>
          <w:lang w:val="en-IN"/>
        </w:rPr>
      </w:pPr>
    </w:p>
    <w:p w14:paraId="4904F401" w14:textId="5E11943E" w:rsidR="000C3509" w:rsidRDefault="000C3509" w:rsidP="00122F56">
      <w:pPr>
        <w:rPr>
          <w:lang w:val="en-IN"/>
        </w:rPr>
      </w:pPr>
    </w:p>
    <w:p w14:paraId="6370F792" w14:textId="7B150693" w:rsidR="000C3509" w:rsidRDefault="000C3509" w:rsidP="00122F56">
      <w:pPr>
        <w:rPr>
          <w:lang w:val="en-IN"/>
        </w:rPr>
      </w:pPr>
    </w:p>
    <w:p w14:paraId="70AA3587" w14:textId="4F65C313" w:rsidR="000C3509" w:rsidRDefault="000C3509" w:rsidP="00122F56">
      <w:pPr>
        <w:rPr>
          <w:lang w:val="en-IN"/>
        </w:rPr>
      </w:pPr>
    </w:p>
    <w:p w14:paraId="0DF9A22C" w14:textId="32717E6A" w:rsidR="000C3509" w:rsidRDefault="000C3509" w:rsidP="00122F56">
      <w:pPr>
        <w:rPr>
          <w:lang w:val="en-IN"/>
        </w:rPr>
      </w:pPr>
    </w:p>
    <w:p w14:paraId="470B7742" w14:textId="6A78F154" w:rsidR="000C3509" w:rsidRDefault="000C3509" w:rsidP="00122F56">
      <w:pPr>
        <w:rPr>
          <w:lang w:val="en-IN"/>
        </w:rPr>
      </w:pPr>
    </w:p>
    <w:p w14:paraId="3CCF05BF" w14:textId="438B5D2A" w:rsidR="000C3509" w:rsidRDefault="000C3509" w:rsidP="00122F56">
      <w:pPr>
        <w:rPr>
          <w:lang w:val="en-IN"/>
        </w:rPr>
      </w:pPr>
    </w:p>
    <w:p w14:paraId="5481DC43" w14:textId="5862D9D4" w:rsidR="000C3509" w:rsidRDefault="000C3509" w:rsidP="00122F56">
      <w:pPr>
        <w:rPr>
          <w:lang w:val="en-IN"/>
        </w:rPr>
      </w:pPr>
    </w:p>
    <w:p w14:paraId="634B8649" w14:textId="25FFA8C3" w:rsidR="000C3509" w:rsidRDefault="000C3509" w:rsidP="00122F56">
      <w:pPr>
        <w:rPr>
          <w:lang w:val="en-IN"/>
        </w:rPr>
      </w:pPr>
    </w:p>
    <w:p w14:paraId="5BF9F643" w14:textId="69716E74" w:rsidR="000C3509" w:rsidRDefault="000C3509" w:rsidP="00122F56">
      <w:pPr>
        <w:rPr>
          <w:lang w:val="en-IN"/>
        </w:rPr>
      </w:pPr>
    </w:p>
    <w:p w14:paraId="3FA73B6C" w14:textId="48EDC70D" w:rsidR="000C3509" w:rsidRDefault="000C3509" w:rsidP="00122F56">
      <w:pPr>
        <w:rPr>
          <w:lang w:val="en-IN"/>
        </w:rPr>
      </w:pPr>
    </w:p>
    <w:p w14:paraId="64FA1A1B" w14:textId="4D4AD84E" w:rsidR="000C3509" w:rsidRDefault="000C3509" w:rsidP="00122F56">
      <w:pPr>
        <w:rPr>
          <w:lang w:val="en-IN"/>
        </w:rPr>
      </w:pPr>
    </w:p>
    <w:p w14:paraId="4B5915CE" w14:textId="1FCE839B" w:rsidR="000C3509" w:rsidRDefault="000C3509" w:rsidP="00122F56">
      <w:pPr>
        <w:rPr>
          <w:lang w:val="en-IN"/>
        </w:rPr>
      </w:pPr>
    </w:p>
    <w:p w14:paraId="509B9B1D" w14:textId="1D743807" w:rsidR="000C3509" w:rsidRDefault="000C3509" w:rsidP="00122F56">
      <w:pPr>
        <w:rPr>
          <w:lang w:val="en-IN"/>
        </w:rPr>
      </w:pPr>
    </w:p>
    <w:p w14:paraId="0E9629A1" w14:textId="710C3B58" w:rsidR="000C3509" w:rsidRDefault="000C3509" w:rsidP="00122F56">
      <w:pPr>
        <w:rPr>
          <w:lang w:val="en-IN"/>
        </w:rPr>
      </w:pPr>
    </w:p>
    <w:p w14:paraId="7D4DA17E" w14:textId="711D2165" w:rsidR="000C3509" w:rsidRDefault="000C3509" w:rsidP="00122F56">
      <w:pPr>
        <w:rPr>
          <w:lang w:val="en-IN"/>
        </w:rPr>
      </w:pPr>
    </w:p>
    <w:p w14:paraId="05971482" w14:textId="01C18E26" w:rsidR="000C3509" w:rsidRDefault="000C3509" w:rsidP="00122F56">
      <w:pPr>
        <w:rPr>
          <w:lang w:val="en-IN"/>
        </w:rPr>
      </w:pPr>
    </w:p>
    <w:p w14:paraId="7976EBC4" w14:textId="7EE60254" w:rsidR="000C3509" w:rsidRDefault="000C3509" w:rsidP="00122F56">
      <w:pPr>
        <w:rPr>
          <w:lang w:val="en-IN"/>
        </w:rPr>
      </w:pPr>
    </w:p>
    <w:p w14:paraId="58F44388" w14:textId="4379D566" w:rsidR="000C3509" w:rsidRDefault="000C3509" w:rsidP="00122F56">
      <w:pPr>
        <w:rPr>
          <w:lang w:val="en-IN"/>
        </w:rPr>
      </w:pPr>
    </w:p>
    <w:p w14:paraId="33FC7C2D" w14:textId="3F317257" w:rsidR="000C3509" w:rsidRDefault="000C3509" w:rsidP="00122F56">
      <w:pPr>
        <w:rPr>
          <w:lang w:val="en-IN"/>
        </w:rPr>
      </w:pPr>
    </w:p>
    <w:p w14:paraId="66FC3863" w14:textId="03CDC5DA" w:rsidR="000C3509" w:rsidRDefault="000C3509" w:rsidP="00122F56">
      <w:pPr>
        <w:rPr>
          <w:lang w:val="en-IN"/>
        </w:rPr>
      </w:pPr>
    </w:p>
    <w:p w14:paraId="5C1A1D49" w14:textId="77777777" w:rsidR="000C3509" w:rsidRPr="00276B91" w:rsidRDefault="000C3509" w:rsidP="00122F56">
      <w:pPr>
        <w:rPr>
          <w:lang w:val="en-IN"/>
        </w:rPr>
      </w:pPr>
    </w:p>
    <w:p w14:paraId="265FB6F5" w14:textId="77777777" w:rsidR="00122F56" w:rsidRPr="00276B91" w:rsidRDefault="00122F56" w:rsidP="00141CB6">
      <w:pPr>
        <w:pStyle w:val="Heading1"/>
        <w:rPr>
          <w:szCs w:val="24"/>
        </w:rPr>
      </w:pPr>
      <w:bookmarkStart w:id="26" w:name="_Toc55570315"/>
      <w:r w:rsidRPr="00276B91">
        <w:rPr>
          <w:szCs w:val="24"/>
        </w:rPr>
        <w:lastRenderedPageBreak/>
        <w:t>Securities Transaction Tax Report</w:t>
      </w:r>
      <w:r w:rsidR="0016023A" w:rsidRPr="00276B91">
        <w:rPr>
          <w:szCs w:val="24"/>
        </w:rPr>
        <w:t xml:space="preserve"> </w:t>
      </w:r>
      <w:r w:rsidR="00315E52" w:rsidRPr="00276B91">
        <w:rPr>
          <w:szCs w:val="24"/>
        </w:rPr>
        <w:t>(mwst</w:t>
      </w:r>
      <w:r w:rsidR="0016023A" w:rsidRPr="00276B91">
        <w:rPr>
          <w:szCs w:val="24"/>
        </w:rPr>
        <w:t>)</w:t>
      </w:r>
      <w:bookmarkEnd w:id="26"/>
    </w:p>
    <w:p w14:paraId="265FB6F6" w14:textId="5E646178" w:rsidR="00C97C97" w:rsidRDefault="00C97C97" w:rsidP="000C3509">
      <w:pPr>
        <w:pStyle w:val="ListParagraph"/>
        <w:numPr>
          <w:ilvl w:val="0"/>
          <w:numId w:val="12"/>
        </w:numPr>
        <w:tabs>
          <w:tab w:val="left" w:pos="180"/>
        </w:tabs>
        <w:ind w:hanging="720"/>
        <w:rPr>
          <w:i/>
          <w:color w:val="000000"/>
        </w:rPr>
      </w:pPr>
      <w:r>
        <w:rPr>
          <w:i/>
          <w:color w:val="000000"/>
        </w:rPr>
        <w:t>Clearing member file</w:t>
      </w:r>
    </w:p>
    <w:p w14:paraId="4BFC1FFF" w14:textId="77777777" w:rsidR="000C3509" w:rsidRPr="000C3509" w:rsidRDefault="000C3509" w:rsidP="000C3509">
      <w:pPr>
        <w:pStyle w:val="ListParagraph"/>
        <w:tabs>
          <w:tab w:val="left" w:pos="180"/>
        </w:tabs>
        <w:rPr>
          <w:i/>
          <w:color w:val="000000"/>
          <w:sz w:val="14"/>
          <w:szCs w:val="14"/>
        </w:rPr>
      </w:pPr>
    </w:p>
    <w:p w14:paraId="265FB6F7" w14:textId="77777777" w:rsidR="00122F56" w:rsidRDefault="00122F56" w:rsidP="00122F56">
      <w:pPr>
        <w:tabs>
          <w:tab w:val="left" w:pos="180"/>
        </w:tabs>
        <w:rPr>
          <w:i/>
          <w:color w:val="000000"/>
        </w:rPr>
      </w:pPr>
      <w:r w:rsidRPr="00276B91">
        <w:rPr>
          <w:i/>
          <w:color w:val="000000"/>
        </w:rPr>
        <w:t>File Name</w:t>
      </w:r>
      <w:r w:rsidR="00C97C97">
        <w:rPr>
          <w:i/>
          <w:color w:val="000000"/>
        </w:rPr>
        <w:t xml:space="preserve"> </w:t>
      </w:r>
      <w:r w:rsidRPr="00276B91">
        <w:rPr>
          <w:i/>
          <w:color w:val="000000"/>
        </w:rPr>
        <w:t>– MWST_memcode_DDMMYYYY.csv</w:t>
      </w:r>
    </w:p>
    <w:p w14:paraId="265FB6F8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6F9" w14:textId="77777777" w:rsidR="00122F56" w:rsidRPr="00276B91" w:rsidRDefault="00122F56" w:rsidP="00122F56">
      <w:pPr>
        <w:jc w:val="both"/>
        <w:rPr>
          <w:b/>
          <w:lang w:val="en-IN"/>
        </w:rPr>
      </w:pPr>
      <w:r w:rsidRPr="00276B91">
        <w:rPr>
          <w:b/>
          <w:lang w:val="en-IN"/>
        </w:rPr>
        <w:t>Header Record</w:t>
      </w:r>
    </w:p>
    <w:p w14:paraId="265FB6FA" w14:textId="77777777" w:rsidR="00122F56" w:rsidRPr="00276B91" w:rsidRDefault="00122F56" w:rsidP="00122F56">
      <w:pPr>
        <w:jc w:val="both"/>
        <w:rPr>
          <w:lang w:val="en-IN"/>
        </w:rPr>
      </w:pPr>
      <w:r w:rsidRPr="00276B91">
        <w:rPr>
          <w:lang w:val="en-IN"/>
        </w:rPr>
        <w:t>Record Type (10)</w:t>
      </w:r>
    </w:p>
    <w:p w14:paraId="265FB6FB" w14:textId="77777777"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STT date</w:t>
      </w:r>
    </w:p>
    <w:p w14:paraId="265FB6FC" w14:textId="77777777"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Due date of payment</w:t>
      </w:r>
    </w:p>
    <w:p w14:paraId="265FB6FD" w14:textId="77777777"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Member type</w:t>
      </w:r>
    </w:p>
    <w:p w14:paraId="265FB6FE" w14:textId="77777777"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Member Code</w:t>
      </w:r>
    </w:p>
    <w:p w14:paraId="265FB6FF" w14:textId="77777777"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Total STT</w:t>
      </w:r>
    </w:p>
    <w:p w14:paraId="265FB700" w14:textId="77777777" w:rsidR="00C97C97" w:rsidRPr="00C97C97" w:rsidRDefault="00C97C97" w:rsidP="00C97C97">
      <w:pPr>
        <w:rPr>
          <w:b/>
          <w:lang w:val="en-IN"/>
        </w:rPr>
      </w:pPr>
      <w:r w:rsidRPr="00C97C97">
        <w:rPr>
          <w:b/>
          <w:lang w:val="en-IN"/>
        </w:rPr>
        <w:t>Detailed Record (Trading Member level STT information)</w:t>
      </w:r>
    </w:p>
    <w:p w14:paraId="265FB701" w14:textId="77777777" w:rsidR="00C97C97" w:rsidRPr="00C97C97" w:rsidRDefault="00C97C97" w:rsidP="00C97C97">
      <w:pPr>
        <w:rPr>
          <w:lang w:val="en-IN"/>
        </w:rPr>
      </w:pPr>
      <w:r w:rsidRPr="00C97C97">
        <w:rPr>
          <w:lang w:val="en-IN"/>
        </w:rPr>
        <w:t>Record type (20)</w:t>
      </w:r>
    </w:p>
    <w:p w14:paraId="265FB702" w14:textId="77777777" w:rsidR="00C97C97" w:rsidRPr="00C97C97" w:rsidRDefault="00C97C97" w:rsidP="00C97C97">
      <w:pPr>
        <w:rPr>
          <w:lang w:val="en-IN"/>
        </w:rPr>
      </w:pPr>
      <w:r w:rsidRPr="00C97C97">
        <w:rPr>
          <w:lang w:val="en-IN"/>
        </w:rPr>
        <w:t>STT date</w:t>
      </w:r>
    </w:p>
    <w:p w14:paraId="265FB703" w14:textId="77777777" w:rsidR="00C97C97" w:rsidRPr="00C97C97" w:rsidRDefault="00C97C97" w:rsidP="00C97C97">
      <w:pPr>
        <w:rPr>
          <w:lang w:val="en-IN"/>
        </w:rPr>
      </w:pPr>
      <w:r w:rsidRPr="00C97C97">
        <w:rPr>
          <w:lang w:val="en-IN"/>
        </w:rPr>
        <w:t>Trading Member code</w:t>
      </w:r>
    </w:p>
    <w:p w14:paraId="265FB704" w14:textId="77777777" w:rsidR="00C97C97" w:rsidRPr="00C97C97" w:rsidRDefault="00C97C97" w:rsidP="00C97C97">
      <w:pPr>
        <w:rPr>
          <w:lang w:val="en-IN"/>
        </w:rPr>
      </w:pPr>
      <w:r w:rsidRPr="00C97C97">
        <w:rPr>
          <w:lang w:val="en-IN"/>
        </w:rPr>
        <w:t>Total STT</w:t>
      </w:r>
    </w:p>
    <w:p w14:paraId="265FB705" w14:textId="77777777" w:rsidR="00C97C97" w:rsidRPr="00C97C97" w:rsidRDefault="00C97C97" w:rsidP="00C97C97">
      <w:pPr>
        <w:rPr>
          <w:b/>
          <w:lang w:val="en-IN"/>
        </w:rPr>
      </w:pPr>
      <w:r w:rsidRPr="00C97C97">
        <w:rPr>
          <w:b/>
          <w:lang w:val="en-IN"/>
        </w:rPr>
        <w:t>Detailed Record (Client level STT information)</w:t>
      </w:r>
    </w:p>
    <w:p w14:paraId="265FB706" w14:textId="77777777" w:rsidR="00122F56" w:rsidRPr="00276B91" w:rsidRDefault="00122F56" w:rsidP="00122F56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Record type(20)</w:t>
      </w:r>
    </w:p>
    <w:p w14:paraId="265FB707" w14:textId="77777777" w:rsidR="00122F56" w:rsidRDefault="00122F56" w:rsidP="00122F56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STT date</w:t>
      </w:r>
    </w:p>
    <w:p w14:paraId="265FB708" w14:textId="77777777" w:rsidR="00C97C97" w:rsidRPr="00276B91" w:rsidRDefault="00C97C97" w:rsidP="00122F56">
      <w:pPr>
        <w:jc w:val="both"/>
        <w:rPr>
          <w:color w:val="000000"/>
          <w:lang w:val="fr-FR"/>
        </w:rPr>
      </w:pPr>
      <w:r>
        <w:rPr>
          <w:color w:val="000000"/>
          <w:lang w:val="fr-FR"/>
        </w:rPr>
        <w:t>Trading Member Code</w:t>
      </w:r>
    </w:p>
    <w:p w14:paraId="265FB709" w14:textId="77777777" w:rsidR="00122F56" w:rsidRPr="00276B91" w:rsidRDefault="00122F56" w:rsidP="00122F56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Client code</w:t>
      </w:r>
    </w:p>
    <w:p w14:paraId="265FB70A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STT</w:t>
      </w:r>
    </w:p>
    <w:p w14:paraId="265FB70B" w14:textId="77777777" w:rsidR="00122F56" w:rsidRPr="00276B91" w:rsidRDefault="00122F56" w:rsidP="00122F56">
      <w:pPr>
        <w:jc w:val="both"/>
        <w:rPr>
          <w:b/>
          <w:color w:val="000000"/>
          <w:lang w:val="en-IN"/>
        </w:rPr>
      </w:pPr>
      <w:r w:rsidRPr="00276B91">
        <w:rPr>
          <w:b/>
          <w:color w:val="000000"/>
          <w:lang w:val="en-IN"/>
        </w:rPr>
        <w:t>Detailed Record (Client Securities level STT information)</w:t>
      </w:r>
    </w:p>
    <w:p w14:paraId="265FB70C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Record Type (30)</w:t>
      </w:r>
    </w:p>
    <w:p w14:paraId="265FB70D" w14:textId="77777777" w:rsidR="00122F56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date</w:t>
      </w:r>
    </w:p>
    <w:p w14:paraId="265FB70E" w14:textId="77777777" w:rsidR="00C97C97" w:rsidRPr="00276B91" w:rsidRDefault="00C97C97" w:rsidP="00122F56">
      <w:pPr>
        <w:jc w:val="both"/>
        <w:rPr>
          <w:color w:val="000000"/>
          <w:lang w:val="en-IN"/>
        </w:rPr>
      </w:pPr>
      <w:r>
        <w:rPr>
          <w:color w:val="000000"/>
          <w:lang w:val="en-IN"/>
        </w:rPr>
        <w:t>Trading Member Code</w:t>
      </w:r>
    </w:p>
    <w:p w14:paraId="265FB70F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Trading Client code</w:t>
      </w:r>
    </w:p>
    <w:p w14:paraId="265FB710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Settlement Type</w:t>
      </w:r>
    </w:p>
    <w:p w14:paraId="265FB711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Settlement Number</w:t>
      </w:r>
    </w:p>
    <w:p w14:paraId="265FB712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Security Symbol</w:t>
      </w:r>
    </w:p>
    <w:p w14:paraId="265FB713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Security Series</w:t>
      </w:r>
    </w:p>
    <w:p w14:paraId="265FB714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Buy Quantity</w:t>
      </w:r>
    </w:p>
    <w:p w14:paraId="265FB715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Sell Quantity</w:t>
      </w:r>
    </w:p>
    <w:p w14:paraId="265FB716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Buy Value</w:t>
      </w:r>
    </w:p>
    <w:p w14:paraId="265FB717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Sell Value</w:t>
      </w:r>
    </w:p>
    <w:p w14:paraId="265FB718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Volume Weighted Average Price</w:t>
      </w:r>
    </w:p>
    <w:p w14:paraId="265FB719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Purchase Quantity – delivery</w:t>
      </w:r>
    </w:p>
    <w:p w14:paraId="265FB71A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Quantity – delivery</w:t>
      </w:r>
    </w:p>
    <w:p w14:paraId="265FB71B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Quantity – other than delivery</w:t>
      </w:r>
    </w:p>
    <w:p w14:paraId="265FB71C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Purchase value – delivery</w:t>
      </w:r>
    </w:p>
    <w:p w14:paraId="265FB71D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Value – delivery</w:t>
      </w:r>
    </w:p>
    <w:p w14:paraId="265FB71E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Value – other than delivery</w:t>
      </w:r>
    </w:p>
    <w:p w14:paraId="265FB71F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purchase delivery</w:t>
      </w:r>
    </w:p>
    <w:p w14:paraId="265FB720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sale delivery</w:t>
      </w:r>
    </w:p>
    <w:p w14:paraId="265FB721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sale other than delivery</w:t>
      </w:r>
    </w:p>
    <w:p w14:paraId="265FB722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STT</w:t>
      </w:r>
    </w:p>
    <w:p w14:paraId="265FB723" w14:textId="77777777" w:rsidR="00122F56" w:rsidRDefault="00122F56" w:rsidP="00122F56">
      <w:pPr>
        <w:jc w:val="both"/>
        <w:rPr>
          <w:color w:val="000000"/>
          <w:lang w:val="en-IN"/>
        </w:rPr>
      </w:pPr>
    </w:p>
    <w:p w14:paraId="265FB724" w14:textId="66114707" w:rsidR="006266D1" w:rsidRDefault="006266D1" w:rsidP="000C3509">
      <w:pPr>
        <w:pStyle w:val="ListParagraph"/>
        <w:numPr>
          <w:ilvl w:val="0"/>
          <w:numId w:val="12"/>
        </w:numPr>
        <w:tabs>
          <w:tab w:val="left" w:pos="180"/>
        </w:tabs>
        <w:ind w:hanging="720"/>
        <w:rPr>
          <w:i/>
          <w:color w:val="000000"/>
        </w:rPr>
      </w:pPr>
      <w:r>
        <w:rPr>
          <w:i/>
          <w:color w:val="000000"/>
        </w:rPr>
        <w:lastRenderedPageBreak/>
        <w:t>Trading member file</w:t>
      </w:r>
    </w:p>
    <w:p w14:paraId="3FDEB8CD" w14:textId="77777777" w:rsidR="000C3509" w:rsidRPr="00C97C97" w:rsidRDefault="000C3509" w:rsidP="000C3509">
      <w:pPr>
        <w:pStyle w:val="ListParagraph"/>
        <w:tabs>
          <w:tab w:val="left" w:pos="180"/>
        </w:tabs>
        <w:rPr>
          <w:i/>
          <w:color w:val="000000"/>
        </w:rPr>
      </w:pPr>
    </w:p>
    <w:p w14:paraId="265FB725" w14:textId="77777777" w:rsidR="006266D1" w:rsidRDefault="006266D1" w:rsidP="006266D1">
      <w:pPr>
        <w:tabs>
          <w:tab w:val="left" w:pos="180"/>
        </w:tabs>
        <w:rPr>
          <w:i/>
          <w:color w:val="000000"/>
        </w:rPr>
      </w:pPr>
      <w:r w:rsidRPr="00276B91">
        <w:rPr>
          <w:i/>
          <w:color w:val="000000"/>
        </w:rPr>
        <w:t>File Name</w:t>
      </w:r>
      <w:r>
        <w:rPr>
          <w:i/>
          <w:color w:val="000000"/>
        </w:rPr>
        <w:t xml:space="preserve"> </w:t>
      </w:r>
      <w:r w:rsidRPr="00276B91">
        <w:rPr>
          <w:i/>
          <w:color w:val="000000"/>
        </w:rPr>
        <w:t>– MWST_memcode_</w:t>
      </w:r>
      <w:r>
        <w:rPr>
          <w:i/>
          <w:color w:val="000000"/>
        </w:rPr>
        <w:t>T_</w:t>
      </w:r>
      <w:r w:rsidRPr="00276B91">
        <w:rPr>
          <w:i/>
          <w:color w:val="000000"/>
        </w:rPr>
        <w:t>DDMMYYYY.csv</w:t>
      </w:r>
    </w:p>
    <w:p w14:paraId="265FB726" w14:textId="77777777" w:rsidR="006266D1" w:rsidRPr="00276B91" w:rsidRDefault="006266D1" w:rsidP="006266D1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727" w14:textId="77777777" w:rsidR="006266D1" w:rsidRPr="00276B91" w:rsidRDefault="006266D1" w:rsidP="006266D1">
      <w:pPr>
        <w:jc w:val="both"/>
        <w:rPr>
          <w:b/>
          <w:lang w:val="en-IN"/>
        </w:rPr>
      </w:pPr>
      <w:r w:rsidRPr="00276B91">
        <w:rPr>
          <w:b/>
          <w:lang w:val="en-IN"/>
        </w:rPr>
        <w:t>Header Record</w:t>
      </w:r>
    </w:p>
    <w:p w14:paraId="265FB728" w14:textId="77777777" w:rsidR="006266D1" w:rsidRPr="00276B91" w:rsidRDefault="006266D1" w:rsidP="006266D1">
      <w:pPr>
        <w:jc w:val="both"/>
        <w:rPr>
          <w:lang w:val="en-IN"/>
        </w:rPr>
      </w:pPr>
      <w:r w:rsidRPr="00276B91">
        <w:rPr>
          <w:lang w:val="en-IN"/>
        </w:rPr>
        <w:t>Record Type (10)</w:t>
      </w:r>
    </w:p>
    <w:p w14:paraId="265FB729" w14:textId="77777777" w:rsidR="006266D1" w:rsidRPr="00276B91" w:rsidRDefault="006266D1" w:rsidP="006266D1">
      <w:pPr>
        <w:rPr>
          <w:lang w:val="en-IN"/>
        </w:rPr>
      </w:pPr>
      <w:r w:rsidRPr="00276B91">
        <w:rPr>
          <w:lang w:val="en-IN"/>
        </w:rPr>
        <w:t>STT date</w:t>
      </w:r>
    </w:p>
    <w:p w14:paraId="265FB72A" w14:textId="77777777" w:rsidR="006266D1" w:rsidRPr="00276B91" w:rsidRDefault="006266D1" w:rsidP="006266D1">
      <w:pPr>
        <w:rPr>
          <w:lang w:val="en-IN"/>
        </w:rPr>
      </w:pPr>
      <w:r w:rsidRPr="00276B91">
        <w:rPr>
          <w:lang w:val="en-IN"/>
        </w:rPr>
        <w:t>Due date of payment</w:t>
      </w:r>
    </w:p>
    <w:p w14:paraId="265FB72B" w14:textId="77777777" w:rsidR="006266D1" w:rsidRPr="00276B91" w:rsidRDefault="006266D1" w:rsidP="006266D1">
      <w:pPr>
        <w:rPr>
          <w:lang w:val="en-IN"/>
        </w:rPr>
      </w:pPr>
      <w:r w:rsidRPr="00276B91">
        <w:rPr>
          <w:lang w:val="en-IN"/>
        </w:rPr>
        <w:t>Member type</w:t>
      </w:r>
    </w:p>
    <w:p w14:paraId="265FB72C" w14:textId="77777777" w:rsidR="006266D1" w:rsidRPr="00276B91" w:rsidRDefault="006266D1" w:rsidP="006266D1">
      <w:pPr>
        <w:rPr>
          <w:lang w:val="en-IN"/>
        </w:rPr>
      </w:pPr>
      <w:r w:rsidRPr="00276B91">
        <w:rPr>
          <w:lang w:val="en-IN"/>
        </w:rPr>
        <w:t>Member Code</w:t>
      </w:r>
    </w:p>
    <w:p w14:paraId="265FB72D" w14:textId="77777777" w:rsidR="006266D1" w:rsidRPr="00276B91" w:rsidRDefault="006266D1" w:rsidP="006266D1">
      <w:pPr>
        <w:rPr>
          <w:lang w:val="en-IN"/>
        </w:rPr>
      </w:pPr>
      <w:r w:rsidRPr="00276B91">
        <w:rPr>
          <w:lang w:val="en-IN"/>
        </w:rPr>
        <w:t>Total STT</w:t>
      </w:r>
    </w:p>
    <w:p w14:paraId="265FB72E" w14:textId="77777777" w:rsidR="006266D1" w:rsidRPr="00C97C97" w:rsidRDefault="006266D1" w:rsidP="006266D1">
      <w:pPr>
        <w:rPr>
          <w:b/>
          <w:lang w:val="en-IN"/>
        </w:rPr>
      </w:pPr>
      <w:r w:rsidRPr="00C97C97">
        <w:rPr>
          <w:b/>
          <w:lang w:val="en-IN"/>
        </w:rPr>
        <w:t>Detailed Record (Client level STT information)</w:t>
      </w:r>
    </w:p>
    <w:p w14:paraId="265FB72F" w14:textId="77777777" w:rsidR="006266D1" w:rsidRPr="00276B91" w:rsidRDefault="006266D1" w:rsidP="006266D1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Record type(20)</w:t>
      </w:r>
    </w:p>
    <w:p w14:paraId="265FB730" w14:textId="77777777" w:rsidR="006266D1" w:rsidRDefault="006266D1" w:rsidP="006266D1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STT date</w:t>
      </w:r>
    </w:p>
    <w:p w14:paraId="265FB731" w14:textId="77777777" w:rsidR="006266D1" w:rsidRPr="00276B91" w:rsidRDefault="006266D1" w:rsidP="006266D1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Client code</w:t>
      </w:r>
    </w:p>
    <w:p w14:paraId="265FB732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STT</w:t>
      </w:r>
    </w:p>
    <w:p w14:paraId="265FB733" w14:textId="77777777" w:rsidR="006266D1" w:rsidRPr="00276B91" w:rsidRDefault="006266D1" w:rsidP="006266D1">
      <w:pPr>
        <w:jc w:val="both"/>
        <w:rPr>
          <w:b/>
          <w:color w:val="000000"/>
          <w:lang w:val="en-IN"/>
        </w:rPr>
      </w:pPr>
      <w:r w:rsidRPr="00276B91">
        <w:rPr>
          <w:b/>
          <w:color w:val="000000"/>
          <w:lang w:val="en-IN"/>
        </w:rPr>
        <w:t>Detailed Record (Client Securities level STT information)</w:t>
      </w:r>
    </w:p>
    <w:p w14:paraId="265FB734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Record Type (30)</w:t>
      </w:r>
    </w:p>
    <w:p w14:paraId="265FB735" w14:textId="77777777" w:rsidR="006266D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date</w:t>
      </w:r>
    </w:p>
    <w:p w14:paraId="265FB736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Trading Client code</w:t>
      </w:r>
    </w:p>
    <w:p w14:paraId="265FB737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Settlement Type</w:t>
      </w:r>
    </w:p>
    <w:p w14:paraId="265FB738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Settlement Number</w:t>
      </w:r>
    </w:p>
    <w:p w14:paraId="265FB739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Security Symbol</w:t>
      </w:r>
    </w:p>
    <w:p w14:paraId="265FB73A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Security Series</w:t>
      </w:r>
    </w:p>
    <w:p w14:paraId="265FB73B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Buy Quantity</w:t>
      </w:r>
    </w:p>
    <w:p w14:paraId="265FB73C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Sell Quantity</w:t>
      </w:r>
    </w:p>
    <w:p w14:paraId="265FB73D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Buy Value</w:t>
      </w:r>
    </w:p>
    <w:p w14:paraId="265FB73E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Sell Value</w:t>
      </w:r>
    </w:p>
    <w:p w14:paraId="265FB73F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Volume Weighted Average Price</w:t>
      </w:r>
    </w:p>
    <w:p w14:paraId="265FB740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Purchase Quantity – delivery</w:t>
      </w:r>
    </w:p>
    <w:p w14:paraId="265FB741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Quantity – delivery</w:t>
      </w:r>
    </w:p>
    <w:p w14:paraId="265FB742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Quantity – other than delivery</w:t>
      </w:r>
    </w:p>
    <w:p w14:paraId="265FB743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Purchase value – delivery</w:t>
      </w:r>
    </w:p>
    <w:p w14:paraId="265FB744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Value – delivery</w:t>
      </w:r>
    </w:p>
    <w:p w14:paraId="265FB745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Value – other than delivery</w:t>
      </w:r>
    </w:p>
    <w:p w14:paraId="265FB746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purchase delivery</w:t>
      </w:r>
    </w:p>
    <w:p w14:paraId="265FB747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sale delivery</w:t>
      </w:r>
    </w:p>
    <w:p w14:paraId="265FB748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sale other than delivery</w:t>
      </w:r>
    </w:p>
    <w:p w14:paraId="265FB749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STT</w:t>
      </w:r>
    </w:p>
    <w:p w14:paraId="265FB74A" w14:textId="78000170" w:rsidR="006266D1" w:rsidRDefault="006266D1" w:rsidP="00122F56">
      <w:pPr>
        <w:jc w:val="both"/>
        <w:rPr>
          <w:color w:val="000000"/>
          <w:lang w:val="en-IN"/>
        </w:rPr>
      </w:pPr>
    </w:p>
    <w:p w14:paraId="33441242" w14:textId="557D4F75" w:rsidR="000C3509" w:rsidRDefault="000C3509" w:rsidP="00122F56">
      <w:pPr>
        <w:jc w:val="both"/>
        <w:rPr>
          <w:color w:val="000000"/>
          <w:lang w:val="en-IN"/>
        </w:rPr>
      </w:pPr>
    </w:p>
    <w:p w14:paraId="435E2168" w14:textId="7236D6F6" w:rsidR="000C3509" w:rsidRDefault="000C3509" w:rsidP="00122F56">
      <w:pPr>
        <w:jc w:val="both"/>
        <w:rPr>
          <w:color w:val="000000"/>
          <w:lang w:val="en-IN"/>
        </w:rPr>
      </w:pPr>
    </w:p>
    <w:p w14:paraId="3CE195F3" w14:textId="6219D63E" w:rsidR="000C3509" w:rsidRDefault="000C3509" w:rsidP="00122F56">
      <w:pPr>
        <w:jc w:val="both"/>
        <w:rPr>
          <w:color w:val="000000"/>
          <w:lang w:val="en-IN"/>
        </w:rPr>
      </w:pPr>
    </w:p>
    <w:p w14:paraId="143CF639" w14:textId="24DC5527" w:rsidR="000C3509" w:rsidRDefault="000C3509" w:rsidP="00122F56">
      <w:pPr>
        <w:jc w:val="both"/>
        <w:rPr>
          <w:color w:val="000000"/>
          <w:lang w:val="en-IN"/>
        </w:rPr>
      </w:pPr>
    </w:p>
    <w:p w14:paraId="33BB8F67" w14:textId="4566E414" w:rsidR="000C3509" w:rsidRDefault="000C3509" w:rsidP="00122F56">
      <w:pPr>
        <w:jc w:val="both"/>
        <w:rPr>
          <w:color w:val="000000"/>
          <w:lang w:val="en-IN"/>
        </w:rPr>
      </w:pPr>
    </w:p>
    <w:p w14:paraId="1748BECA" w14:textId="0D70A4FC" w:rsidR="000C3509" w:rsidRDefault="000C3509" w:rsidP="00122F56">
      <w:pPr>
        <w:jc w:val="both"/>
        <w:rPr>
          <w:color w:val="000000"/>
          <w:lang w:val="en-IN"/>
        </w:rPr>
      </w:pPr>
    </w:p>
    <w:p w14:paraId="357609D3" w14:textId="77777777" w:rsidR="000C3509" w:rsidRDefault="000C3509" w:rsidP="00122F56">
      <w:pPr>
        <w:jc w:val="both"/>
        <w:rPr>
          <w:color w:val="000000"/>
          <w:lang w:val="en-IN"/>
        </w:rPr>
      </w:pPr>
    </w:p>
    <w:p w14:paraId="746787D8" w14:textId="4E4A7575" w:rsidR="006707E3" w:rsidRPr="006707E3" w:rsidRDefault="006707E3" w:rsidP="006707E3">
      <w:pPr>
        <w:pStyle w:val="Heading1"/>
      </w:pPr>
      <w:bookmarkStart w:id="27" w:name="_Toc55570316"/>
      <w:r w:rsidRPr="006707E3">
        <w:lastRenderedPageBreak/>
        <w:t>S</w:t>
      </w:r>
      <w:r>
        <w:t>TAMP</w:t>
      </w:r>
      <w:r w:rsidRPr="006707E3">
        <w:t xml:space="preserve"> </w:t>
      </w:r>
      <w:r>
        <w:t xml:space="preserve">DUTY </w:t>
      </w:r>
      <w:r w:rsidRPr="006707E3">
        <w:t xml:space="preserve">Report </w:t>
      </w:r>
      <w:r w:rsidR="00472DD7">
        <w:t>SD</w:t>
      </w:r>
      <w:bookmarkEnd w:id="27"/>
    </w:p>
    <w:p w14:paraId="634BF79F" w14:textId="43451F79" w:rsidR="006707E3" w:rsidRDefault="00191B22" w:rsidP="000C3509">
      <w:pPr>
        <w:pStyle w:val="ListParagraph"/>
        <w:numPr>
          <w:ilvl w:val="0"/>
          <w:numId w:val="25"/>
        </w:numPr>
        <w:ind w:left="426" w:hanging="426"/>
        <w:jc w:val="both"/>
        <w:rPr>
          <w:color w:val="000000"/>
          <w:lang w:val="en-IN"/>
        </w:rPr>
      </w:pPr>
      <w:r>
        <w:rPr>
          <w:color w:val="000000"/>
          <w:lang w:val="en-IN"/>
        </w:rPr>
        <w:t>Trading member file</w:t>
      </w:r>
    </w:p>
    <w:p w14:paraId="4DD542B1" w14:textId="77777777" w:rsidR="000C3509" w:rsidRDefault="000C3509" w:rsidP="000C3509">
      <w:pPr>
        <w:pStyle w:val="ListParagraph"/>
        <w:jc w:val="both"/>
        <w:rPr>
          <w:color w:val="000000"/>
          <w:lang w:val="en-IN"/>
        </w:rPr>
      </w:pPr>
    </w:p>
    <w:p w14:paraId="6340815C" w14:textId="77777777" w:rsidR="00FF5610" w:rsidRPr="00FF5610" w:rsidRDefault="00FF5610" w:rsidP="00FF5610">
      <w:pPr>
        <w:jc w:val="both"/>
        <w:rPr>
          <w:i/>
          <w:color w:val="000000"/>
          <w:lang w:val="en-IN"/>
        </w:rPr>
      </w:pPr>
      <w:r w:rsidRPr="00FF5610">
        <w:rPr>
          <w:i/>
          <w:color w:val="000000"/>
          <w:lang w:val="en-IN"/>
        </w:rPr>
        <w:t>File Name – C_SD01_&lt;MEMBER CODE&gt;_DDMMYYYY.CSV</w:t>
      </w:r>
    </w:p>
    <w:p w14:paraId="4E216BDC" w14:textId="7FDBAD8B" w:rsidR="00191B22" w:rsidRDefault="00FF5610" w:rsidP="00FF5610">
      <w:pPr>
        <w:jc w:val="both"/>
        <w:rPr>
          <w:i/>
          <w:color w:val="000000"/>
          <w:lang w:val="en-IN"/>
        </w:rPr>
      </w:pPr>
      <w:r w:rsidRPr="00FF5610">
        <w:rPr>
          <w:i/>
          <w:color w:val="000000"/>
          <w:lang w:val="en-IN"/>
        </w:rPr>
        <w:t>File Location- Members Folder/Reports</w:t>
      </w:r>
    </w:p>
    <w:p w14:paraId="299DA023" w14:textId="4BCA90F7" w:rsidR="00FF5610" w:rsidRDefault="003270C0" w:rsidP="00FF5610">
      <w:pPr>
        <w:jc w:val="both"/>
        <w:rPr>
          <w:b/>
          <w:color w:val="000000"/>
          <w:lang w:val="en-IN"/>
        </w:rPr>
      </w:pPr>
      <w:r w:rsidRPr="003270C0">
        <w:rPr>
          <w:b/>
          <w:color w:val="000000"/>
          <w:lang w:val="en-IN"/>
        </w:rPr>
        <w:t>Header Record (Trading Member level stamp duty information)</w:t>
      </w:r>
    </w:p>
    <w:p w14:paraId="552A911E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Record Type (10)</w:t>
      </w:r>
    </w:p>
    <w:p w14:paraId="5D0E07E9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Stamp Duty date</w:t>
      </w:r>
    </w:p>
    <w:p w14:paraId="7E525194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Due date of payment</w:t>
      </w:r>
    </w:p>
    <w:p w14:paraId="37109619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Member Type</w:t>
      </w:r>
    </w:p>
    <w:p w14:paraId="125B1653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Member Code</w:t>
      </w:r>
    </w:p>
    <w:p w14:paraId="401A0E7C" w14:textId="77777777" w:rsidR="00AF0828" w:rsidRPr="00AF0828" w:rsidRDefault="006A54AA" w:rsidP="006A54AA">
      <w:pPr>
        <w:jc w:val="both"/>
        <w:rPr>
          <w:color w:val="000000"/>
          <w:lang w:val="en-IN"/>
        </w:rPr>
      </w:pPr>
      <w:r w:rsidRPr="00AF0828">
        <w:rPr>
          <w:color w:val="000000"/>
          <w:lang w:val="en-IN"/>
        </w:rPr>
        <w:t xml:space="preserve">Total Stamp Duty </w:t>
      </w:r>
    </w:p>
    <w:p w14:paraId="4B742E71" w14:textId="32173A08" w:rsidR="006A54AA" w:rsidRPr="006A54AA" w:rsidRDefault="006A54AA" w:rsidP="006A54AA">
      <w:pPr>
        <w:jc w:val="both"/>
        <w:rPr>
          <w:b/>
          <w:color w:val="000000"/>
          <w:lang w:val="en-IN"/>
        </w:rPr>
      </w:pPr>
      <w:r w:rsidRPr="006A54AA">
        <w:rPr>
          <w:b/>
          <w:color w:val="000000"/>
          <w:lang w:val="en-IN"/>
        </w:rPr>
        <w:t>Detailed Record (Client level Stamp Duty information)</w:t>
      </w:r>
    </w:p>
    <w:p w14:paraId="4326790C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Record type (20)</w:t>
      </w:r>
    </w:p>
    <w:p w14:paraId="35FE8C97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Stamp Duty date</w:t>
      </w:r>
    </w:p>
    <w:p w14:paraId="01643E6C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Trading Member code</w:t>
      </w:r>
    </w:p>
    <w:p w14:paraId="7DBB663C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Client code</w:t>
      </w:r>
    </w:p>
    <w:p w14:paraId="194E0410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Total Stamp Duty</w:t>
      </w:r>
    </w:p>
    <w:p w14:paraId="1A57B714" w14:textId="77777777" w:rsidR="00AF0828" w:rsidRPr="00AF0828" w:rsidRDefault="006A54AA" w:rsidP="006A54AA">
      <w:pPr>
        <w:jc w:val="both"/>
        <w:rPr>
          <w:color w:val="000000"/>
          <w:lang w:val="en-IN"/>
        </w:rPr>
      </w:pPr>
      <w:r w:rsidRPr="00AF0828">
        <w:rPr>
          <w:color w:val="000000"/>
          <w:lang w:val="en-IN"/>
        </w:rPr>
        <w:t xml:space="preserve">State Union Territory </w:t>
      </w:r>
    </w:p>
    <w:p w14:paraId="60FE86FE" w14:textId="59187545" w:rsidR="006A54AA" w:rsidRPr="006A54AA" w:rsidRDefault="006A54AA" w:rsidP="006A54AA">
      <w:pPr>
        <w:jc w:val="both"/>
        <w:rPr>
          <w:b/>
          <w:color w:val="000000"/>
          <w:lang w:val="en-IN"/>
        </w:rPr>
      </w:pPr>
      <w:r w:rsidRPr="006A54AA">
        <w:rPr>
          <w:b/>
          <w:color w:val="000000"/>
          <w:lang w:val="en-IN"/>
        </w:rPr>
        <w:t>Detailed Record (Client Securities level Stamp Duty information)</w:t>
      </w:r>
    </w:p>
    <w:p w14:paraId="1F8DAC6C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Record Type (30)</w:t>
      </w:r>
    </w:p>
    <w:p w14:paraId="191C5F2A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Stamp Duty date</w:t>
      </w:r>
    </w:p>
    <w:p w14:paraId="707B7D03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Trading Member Code</w:t>
      </w:r>
    </w:p>
    <w:p w14:paraId="4C77C31E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Trading Client code</w:t>
      </w:r>
    </w:p>
    <w:p w14:paraId="29852673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Settlement Type</w:t>
      </w:r>
    </w:p>
    <w:p w14:paraId="7420C75E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Settlement Number</w:t>
      </w:r>
    </w:p>
    <w:p w14:paraId="288D46D4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Security Symbol</w:t>
      </w:r>
    </w:p>
    <w:p w14:paraId="4EE2F939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Security Series</w:t>
      </w:r>
    </w:p>
    <w:p w14:paraId="747FE11C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Total Buy Quantity</w:t>
      </w:r>
    </w:p>
    <w:p w14:paraId="68EBF478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Total Sell Quantity</w:t>
      </w:r>
    </w:p>
    <w:p w14:paraId="3F0E7ED4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Purchase Quantity – delivery</w:t>
      </w:r>
    </w:p>
    <w:p w14:paraId="2A245FB0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Purchase value – delivery</w:t>
      </w:r>
    </w:p>
    <w:p w14:paraId="5077A027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Purchase Quantity – non delivery</w:t>
      </w:r>
    </w:p>
    <w:p w14:paraId="1847E15F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Purchase value – non delivery</w:t>
      </w:r>
    </w:p>
    <w:p w14:paraId="189DADE4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Stamp Duty purchase - delivery</w:t>
      </w:r>
    </w:p>
    <w:p w14:paraId="7424B607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Stamp Duty purchase - non delivery</w:t>
      </w:r>
    </w:p>
    <w:p w14:paraId="352837D6" w14:textId="75349B3D" w:rsidR="003270C0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Total Stamp Duty</w:t>
      </w:r>
    </w:p>
    <w:p w14:paraId="7E345709" w14:textId="3897D776" w:rsidR="00AB266D" w:rsidRDefault="00AB266D" w:rsidP="006A54AA">
      <w:pPr>
        <w:jc w:val="both"/>
        <w:rPr>
          <w:color w:val="000000"/>
          <w:lang w:val="en-IN"/>
        </w:rPr>
      </w:pPr>
    </w:p>
    <w:p w14:paraId="34318C41" w14:textId="6BDE70E7" w:rsidR="000C3509" w:rsidRDefault="000C3509" w:rsidP="006A54AA">
      <w:pPr>
        <w:jc w:val="both"/>
        <w:rPr>
          <w:color w:val="000000"/>
          <w:lang w:val="en-IN"/>
        </w:rPr>
      </w:pPr>
    </w:p>
    <w:p w14:paraId="4F9E3F35" w14:textId="04EBC6AC" w:rsidR="000C3509" w:rsidRDefault="000C3509" w:rsidP="006A54AA">
      <w:pPr>
        <w:jc w:val="both"/>
        <w:rPr>
          <w:color w:val="000000"/>
          <w:lang w:val="en-IN"/>
        </w:rPr>
      </w:pPr>
    </w:p>
    <w:p w14:paraId="643175F8" w14:textId="5887A1DB" w:rsidR="000C3509" w:rsidRDefault="000C3509" w:rsidP="006A54AA">
      <w:pPr>
        <w:jc w:val="both"/>
        <w:rPr>
          <w:color w:val="000000"/>
          <w:lang w:val="en-IN"/>
        </w:rPr>
      </w:pPr>
    </w:p>
    <w:p w14:paraId="66592493" w14:textId="04DD0953" w:rsidR="000C3509" w:rsidRDefault="000C3509" w:rsidP="006A54AA">
      <w:pPr>
        <w:jc w:val="both"/>
        <w:rPr>
          <w:color w:val="000000"/>
          <w:lang w:val="en-IN"/>
        </w:rPr>
      </w:pPr>
    </w:p>
    <w:p w14:paraId="2EBB7A8A" w14:textId="6958BB40" w:rsidR="000C3509" w:rsidRDefault="000C3509" w:rsidP="006A54AA">
      <w:pPr>
        <w:jc w:val="both"/>
        <w:rPr>
          <w:color w:val="000000"/>
          <w:lang w:val="en-IN"/>
        </w:rPr>
      </w:pPr>
    </w:p>
    <w:p w14:paraId="0C146C28" w14:textId="0685EF36" w:rsidR="000C3509" w:rsidRDefault="000C3509" w:rsidP="006A54AA">
      <w:pPr>
        <w:jc w:val="both"/>
        <w:rPr>
          <w:color w:val="000000"/>
          <w:lang w:val="en-IN"/>
        </w:rPr>
      </w:pPr>
    </w:p>
    <w:p w14:paraId="5B369254" w14:textId="579884B2" w:rsidR="000C3509" w:rsidRDefault="000C3509" w:rsidP="006A54AA">
      <w:pPr>
        <w:jc w:val="both"/>
        <w:rPr>
          <w:color w:val="000000"/>
          <w:lang w:val="en-IN"/>
        </w:rPr>
      </w:pPr>
    </w:p>
    <w:p w14:paraId="112774E3" w14:textId="31BBE23C" w:rsidR="000C3509" w:rsidRDefault="000C3509" w:rsidP="006A54AA">
      <w:pPr>
        <w:jc w:val="both"/>
        <w:rPr>
          <w:color w:val="000000"/>
          <w:lang w:val="en-IN"/>
        </w:rPr>
      </w:pPr>
    </w:p>
    <w:p w14:paraId="0FE2F35D" w14:textId="109EE8EA" w:rsidR="000C3509" w:rsidRDefault="000C3509" w:rsidP="006A54AA">
      <w:pPr>
        <w:jc w:val="both"/>
        <w:rPr>
          <w:color w:val="000000"/>
          <w:lang w:val="en-IN"/>
        </w:rPr>
      </w:pPr>
    </w:p>
    <w:p w14:paraId="3B5A2057" w14:textId="0B978073" w:rsidR="000C3509" w:rsidRDefault="000C3509" w:rsidP="006A54AA">
      <w:pPr>
        <w:jc w:val="both"/>
        <w:rPr>
          <w:color w:val="000000"/>
          <w:lang w:val="en-IN"/>
        </w:rPr>
      </w:pPr>
    </w:p>
    <w:p w14:paraId="4E278342" w14:textId="77777777" w:rsidR="000C3509" w:rsidRDefault="000C3509" w:rsidP="006A54AA">
      <w:pPr>
        <w:jc w:val="both"/>
        <w:rPr>
          <w:color w:val="000000"/>
          <w:lang w:val="en-IN"/>
        </w:rPr>
      </w:pPr>
    </w:p>
    <w:p w14:paraId="7341D0CC" w14:textId="523A35C4" w:rsidR="006A54AA" w:rsidRDefault="006A54AA" w:rsidP="00684E10">
      <w:pPr>
        <w:pStyle w:val="ListParagraph"/>
        <w:numPr>
          <w:ilvl w:val="0"/>
          <w:numId w:val="25"/>
        </w:numPr>
        <w:tabs>
          <w:tab w:val="left" w:pos="450"/>
        </w:tabs>
        <w:ind w:hanging="720"/>
        <w:jc w:val="both"/>
        <w:rPr>
          <w:color w:val="000000"/>
          <w:lang w:val="en-IN"/>
        </w:rPr>
      </w:pPr>
      <w:r>
        <w:rPr>
          <w:color w:val="000000"/>
          <w:lang w:val="en-IN"/>
        </w:rPr>
        <w:t>Clearing member file</w:t>
      </w:r>
    </w:p>
    <w:p w14:paraId="0776D777" w14:textId="77777777" w:rsidR="00AB266D" w:rsidRDefault="00AB266D" w:rsidP="006A54AA">
      <w:pPr>
        <w:jc w:val="both"/>
        <w:rPr>
          <w:i/>
          <w:color w:val="000000"/>
          <w:lang w:val="en-IN"/>
        </w:rPr>
      </w:pPr>
    </w:p>
    <w:p w14:paraId="3EF418F2" w14:textId="2A793870" w:rsidR="006A54AA" w:rsidRPr="00FF5610" w:rsidRDefault="006A54AA" w:rsidP="006A54AA">
      <w:pPr>
        <w:jc w:val="both"/>
        <w:rPr>
          <w:i/>
          <w:color w:val="000000"/>
          <w:lang w:val="en-IN"/>
        </w:rPr>
      </w:pPr>
      <w:r w:rsidRPr="00FF5610">
        <w:rPr>
          <w:i/>
          <w:color w:val="000000"/>
          <w:lang w:val="en-IN"/>
        </w:rPr>
        <w:t>File Name – C_SD0</w:t>
      </w:r>
      <w:r w:rsidR="00021651">
        <w:rPr>
          <w:i/>
          <w:color w:val="000000"/>
          <w:lang w:val="en-IN"/>
        </w:rPr>
        <w:t>2</w:t>
      </w:r>
      <w:r w:rsidRPr="00FF5610">
        <w:rPr>
          <w:i/>
          <w:color w:val="000000"/>
          <w:lang w:val="en-IN"/>
        </w:rPr>
        <w:t>_&lt;MEMBER CODE&gt;_DDMMYYYY.CSV</w:t>
      </w:r>
    </w:p>
    <w:p w14:paraId="356DD90D" w14:textId="6074E827" w:rsidR="006A54AA" w:rsidRDefault="006A54AA" w:rsidP="006A54AA">
      <w:pPr>
        <w:jc w:val="both"/>
        <w:rPr>
          <w:i/>
          <w:color w:val="000000"/>
          <w:lang w:val="en-IN"/>
        </w:rPr>
      </w:pPr>
      <w:r w:rsidRPr="00FF5610">
        <w:rPr>
          <w:i/>
          <w:color w:val="000000"/>
          <w:lang w:val="en-IN"/>
        </w:rPr>
        <w:t>File Location- Members Folder/Reports</w:t>
      </w:r>
    </w:p>
    <w:p w14:paraId="078DC15D" w14:textId="77777777" w:rsidR="00021651" w:rsidRPr="00021651" w:rsidRDefault="00021651" w:rsidP="00021651">
      <w:pPr>
        <w:jc w:val="both"/>
        <w:rPr>
          <w:b/>
          <w:color w:val="000000"/>
          <w:lang w:val="en-IN"/>
        </w:rPr>
      </w:pPr>
      <w:r w:rsidRPr="00021651">
        <w:rPr>
          <w:b/>
          <w:color w:val="000000"/>
          <w:lang w:val="en-IN"/>
        </w:rPr>
        <w:t>Header Record (Clearing Member level stamp duty information)</w:t>
      </w:r>
    </w:p>
    <w:p w14:paraId="643FBAB7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Record Type (10)</w:t>
      </w:r>
    </w:p>
    <w:p w14:paraId="7BEAE594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Stamp Duty date</w:t>
      </w:r>
    </w:p>
    <w:p w14:paraId="7D765C91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Due date of payment</w:t>
      </w:r>
    </w:p>
    <w:p w14:paraId="40CA25FB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Member Type</w:t>
      </w:r>
    </w:p>
    <w:p w14:paraId="261FD90A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Member Code</w:t>
      </w:r>
    </w:p>
    <w:p w14:paraId="7DE032C1" w14:textId="77777777" w:rsidR="00AF0828" w:rsidRDefault="00021651" w:rsidP="00021651">
      <w:pPr>
        <w:jc w:val="both"/>
        <w:rPr>
          <w:color w:val="000000"/>
          <w:lang w:val="en-IN"/>
        </w:rPr>
      </w:pPr>
      <w:r w:rsidRPr="00AF0828">
        <w:rPr>
          <w:color w:val="000000"/>
          <w:lang w:val="en-IN"/>
        </w:rPr>
        <w:t xml:space="preserve">Total Stamp Duty </w:t>
      </w:r>
    </w:p>
    <w:p w14:paraId="2ED619B8" w14:textId="0DD9F6DD" w:rsidR="00021651" w:rsidRPr="00AF0828" w:rsidRDefault="00021651" w:rsidP="00021651">
      <w:pPr>
        <w:jc w:val="both"/>
        <w:rPr>
          <w:b/>
          <w:color w:val="000000"/>
          <w:lang w:val="en-IN"/>
        </w:rPr>
      </w:pPr>
      <w:r w:rsidRPr="00AF0828">
        <w:rPr>
          <w:b/>
          <w:color w:val="000000"/>
          <w:lang w:val="en-IN"/>
        </w:rPr>
        <w:t>Detailed Record (Trading Member level Stamp Duty information)</w:t>
      </w:r>
    </w:p>
    <w:p w14:paraId="66A56D73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Record type (20)</w:t>
      </w:r>
    </w:p>
    <w:p w14:paraId="7364CB29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Stamp Duty date</w:t>
      </w:r>
    </w:p>
    <w:p w14:paraId="7CD2E3CB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Trading Member code</w:t>
      </w:r>
    </w:p>
    <w:p w14:paraId="5A9A8FC1" w14:textId="77777777" w:rsidR="00AF0828" w:rsidRPr="00AF0828" w:rsidRDefault="00021651" w:rsidP="00021651">
      <w:pPr>
        <w:jc w:val="both"/>
        <w:rPr>
          <w:color w:val="000000"/>
          <w:lang w:val="en-IN"/>
        </w:rPr>
      </w:pPr>
      <w:r w:rsidRPr="00AF0828">
        <w:rPr>
          <w:color w:val="000000"/>
          <w:lang w:val="en-IN"/>
        </w:rPr>
        <w:t xml:space="preserve">Total Stamp </w:t>
      </w:r>
    </w:p>
    <w:p w14:paraId="4179E559" w14:textId="1D081857" w:rsidR="00021651" w:rsidRPr="00021651" w:rsidRDefault="00021651" w:rsidP="00021651">
      <w:pPr>
        <w:jc w:val="both"/>
        <w:rPr>
          <w:b/>
          <w:color w:val="000000"/>
          <w:lang w:val="en-IN"/>
        </w:rPr>
      </w:pPr>
      <w:r w:rsidRPr="00021651">
        <w:rPr>
          <w:b/>
          <w:color w:val="000000"/>
          <w:lang w:val="en-IN"/>
        </w:rPr>
        <w:t>Duty Detailed Record (Client level Stamp Duty information)</w:t>
      </w:r>
    </w:p>
    <w:p w14:paraId="7C6051E2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Record type (30)</w:t>
      </w:r>
    </w:p>
    <w:p w14:paraId="1632410B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Stamp Duty date</w:t>
      </w:r>
    </w:p>
    <w:p w14:paraId="20F5F2E1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Trading Member code</w:t>
      </w:r>
    </w:p>
    <w:p w14:paraId="167357D7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Client code</w:t>
      </w:r>
    </w:p>
    <w:p w14:paraId="61FD8C20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Total Stamp Duty</w:t>
      </w:r>
    </w:p>
    <w:p w14:paraId="1F213C71" w14:textId="77777777" w:rsidR="00AF0828" w:rsidRPr="00AF0828" w:rsidRDefault="00021651" w:rsidP="00021651">
      <w:pPr>
        <w:jc w:val="both"/>
        <w:rPr>
          <w:color w:val="000000"/>
          <w:lang w:val="en-IN"/>
        </w:rPr>
      </w:pPr>
      <w:r w:rsidRPr="00AF0828">
        <w:rPr>
          <w:color w:val="000000"/>
          <w:lang w:val="en-IN"/>
        </w:rPr>
        <w:t xml:space="preserve">State Union Territory </w:t>
      </w:r>
    </w:p>
    <w:p w14:paraId="56F58A3B" w14:textId="7689CA42" w:rsidR="00021651" w:rsidRPr="00021651" w:rsidRDefault="00021651" w:rsidP="00021651">
      <w:pPr>
        <w:jc w:val="both"/>
        <w:rPr>
          <w:b/>
          <w:color w:val="000000"/>
          <w:lang w:val="en-IN"/>
        </w:rPr>
      </w:pPr>
      <w:r w:rsidRPr="00021651">
        <w:rPr>
          <w:b/>
          <w:color w:val="000000"/>
          <w:lang w:val="en-IN"/>
        </w:rPr>
        <w:t>Detailed Record (Client Securities level Stamp Duty information)</w:t>
      </w:r>
    </w:p>
    <w:p w14:paraId="24C4D4C6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Record Type (40)</w:t>
      </w:r>
    </w:p>
    <w:p w14:paraId="2E237384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Stamp Duty date</w:t>
      </w:r>
    </w:p>
    <w:p w14:paraId="211362A6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Trading Member Code</w:t>
      </w:r>
    </w:p>
    <w:p w14:paraId="7FBC5005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Trading Client code</w:t>
      </w:r>
    </w:p>
    <w:p w14:paraId="7656C839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Settlement Type</w:t>
      </w:r>
    </w:p>
    <w:p w14:paraId="7A4C2F03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Settlement Number</w:t>
      </w:r>
    </w:p>
    <w:p w14:paraId="57B46D1D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Security Symbol</w:t>
      </w:r>
    </w:p>
    <w:p w14:paraId="3FCAE872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Security Series</w:t>
      </w:r>
    </w:p>
    <w:p w14:paraId="6644415E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Total Buy Quantity</w:t>
      </w:r>
    </w:p>
    <w:p w14:paraId="638C98D3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Total Sell Quantity</w:t>
      </w:r>
    </w:p>
    <w:p w14:paraId="23CFC327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Purchase Quantity – delivery</w:t>
      </w:r>
    </w:p>
    <w:p w14:paraId="747E633E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Purchase value – delivery</w:t>
      </w:r>
    </w:p>
    <w:p w14:paraId="2FB22494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Purchase Quantity – non delivery</w:t>
      </w:r>
    </w:p>
    <w:p w14:paraId="603220B3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Purchase value – non delivery</w:t>
      </w:r>
    </w:p>
    <w:p w14:paraId="7E1D522F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Stamp Duty purchase - delivery</w:t>
      </w:r>
    </w:p>
    <w:p w14:paraId="45E6C923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Stamp Duty purchase - non delivery</w:t>
      </w:r>
    </w:p>
    <w:p w14:paraId="7FFAFA01" w14:textId="41BF2B7E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Total Stamp Duty</w:t>
      </w:r>
    </w:p>
    <w:p w14:paraId="161E639C" w14:textId="5CE35FC1" w:rsidR="006A54AA" w:rsidRDefault="006A54AA" w:rsidP="006A54AA">
      <w:pPr>
        <w:jc w:val="both"/>
        <w:rPr>
          <w:color w:val="000000"/>
          <w:lang w:val="en-IN"/>
        </w:rPr>
      </w:pPr>
    </w:p>
    <w:p w14:paraId="19DD54B8" w14:textId="5B07D602" w:rsidR="000C3509" w:rsidRDefault="000C3509" w:rsidP="006A54AA">
      <w:pPr>
        <w:jc w:val="both"/>
        <w:rPr>
          <w:color w:val="000000"/>
          <w:lang w:val="en-IN"/>
        </w:rPr>
      </w:pPr>
    </w:p>
    <w:p w14:paraId="56A9E949" w14:textId="415AB735" w:rsidR="000C3509" w:rsidRDefault="000C3509" w:rsidP="006A54AA">
      <w:pPr>
        <w:jc w:val="both"/>
        <w:rPr>
          <w:color w:val="000000"/>
          <w:lang w:val="en-IN"/>
        </w:rPr>
      </w:pPr>
    </w:p>
    <w:p w14:paraId="50334053" w14:textId="5DC43A74" w:rsidR="000C3509" w:rsidRDefault="000C3509" w:rsidP="006A54AA">
      <w:pPr>
        <w:jc w:val="both"/>
        <w:rPr>
          <w:color w:val="000000"/>
          <w:lang w:val="en-IN"/>
        </w:rPr>
      </w:pPr>
    </w:p>
    <w:p w14:paraId="4C0368E1" w14:textId="110F524C" w:rsidR="000C3509" w:rsidRDefault="000C3509" w:rsidP="006A54AA">
      <w:pPr>
        <w:jc w:val="both"/>
        <w:rPr>
          <w:color w:val="000000"/>
          <w:lang w:val="en-IN"/>
        </w:rPr>
      </w:pPr>
    </w:p>
    <w:p w14:paraId="13D4FB17" w14:textId="0EC18765" w:rsidR="000C3509" w:rsidRDefault="000C3509" w:rsidP="006A54AA">
      <w:pPr>
        <w:jc w:val="both"/>
        <w:rPr>
          <w:color w:val="000000"/>
          <w:lang w:val="en-IN"/>
        </w:rPr>
      </w:pPr>
    </w:p>
    <w:p w14:paraId="3173D8B4" w14:textId="7B1BD286" w:rsidR="000C3509" w:rsidRDefault="000C3509" w:rsidP="006A54AA">
      <w:pPr>
        <w:jc w:val="both"/>
        <w:rPr>
          <w:color w:val="000000"/>
          <w:lang w:val="en-IN"/>
        </w:rPr>
      </w:pPr>
    </w:p>
    <w:p w14:paraId="75685F1B" w14:textId="5E124A46" w:rsidR="000C3509" w:rsidRDefault="000C3509" w:rsidP="006A54AA">
      <w:pPr>
        <w:jc w:val="both"/>
        <w:rPr>
          <w:color w:val="000000"/>
          <w:lang w:val="en-IN"/>
        </w:rPr>
      </w:pPr>
    </w:p>
    <w:p w14:paraId="7EB8439B" w14:textId="77777777" w:rsidR="000C3509" w:rsidRPr="006A54AA" w:rsidRDefault="000C3509" w:rsidP="006A54AA">
      <w:pPr>
        <w:jc w:val="both"/>
        <w:rPr>
          <w:color w:val="000000"/>
          <w:lang w:val="en-IN"/>
        </w:rPr>
      </w:pPr>
    </w:p>
    <w:p w14:paraId="265FB74B" w14:textId="77777777" w:rsidR="00122F56" w:rsidRPr="00276B91" w:rsidRDefault="00122F56" w:rsidP="00141CB6">
      <w:pPr>
        <w:pStyle w:val="Heading1"/>
        <w:rPr>
          <w:szCs w:val="24"/>
        </w:rPr>
      </w:pPr>
      <w:bookmarkStart w:id="28" w:name="_Toc55570317"/>
      <w:r w:rsidRPr="00276B91">
        <w:rPr>
          <w:szCs w:val="24"/>
        </w:rPr>
        <w:t>Order Status Report</w:t>
      </w:r>
      <w:r w:rsidR="00F15BFA" w:rsidRPr="00276B91">
        <w:rPr>
          <w:szCs w:val="24"/>
        </w:rPr>
        <w:t xml:space="preserve"> for</w:t>
      </w:r>
      <w:r w:rsidR="00BE6D03" w:rsidRPr="00276B91">
        <w:rPr>
          <w:szCs w:val="24"/>
        </w:rPr>
        <w:t xml:space="preserve"> OFS</w:t>
      </w:r>
      <w:r w:rsidR="0016023A" w:rsidRPr="00276B91">
        <w:rPr>
          <w:szCs w:val="24"/>
        </w:rPr>
        <w:t xml:space="preserve"> (ORDER_OFS)</w:t>
      </w:r>
      <w:bookmarkEnd w:id="28"/>
    </w:p>
    <w:p w14:paraId="265FB74C" w14:textId="28B90AF7" w:rsidR="00122F56" w:rsidRPr="00276B91" w:rsidRDefault="0039698D" w:rsidP="00122F56">
      <w:pPr>
        <w:tabs>
          <w:tab w:val="left" w:pos="0"/>
        </w:tabs>
        <w:autoSpaceDE w:val="0"/>
        <w:adjustRightInd w:val="0"/>
        <w:jc w:val="both"/>
        <w:rPr>
          <w:i/>
        </w:rPr>
      </w:pPr>
      <w:r>
        <w:rPr>
          <w:i/>
        </w:rPr>
        <w:t>File Name-</w:t>
      </w:r>
      <w:r w:rsidR="00122F56" w:rsidRPr="00276B91">
        <w:rPr>
          <w:i/>
        </w:rPr>
        <w:t xml:space="preserve"> Order_OFS_&lt;Member Code&gt;_DDMMYYYY.csv </w:t>
      </w:r>
    </w:p>
    <w:p w14:paraId="265FB74D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rPr>
          <w:i/>
          <w:iCs/>
        </w:rPr>
        <w:t>File Location- Members Folder/Reports</w:t>
      </w:r>
    </w:p>
    <w:p w14:paraId="265FB74E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Member Type</w:t>
      </w:r>
    </w:p>
    <w:p w14:paraId="265FB74F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Member Code</w:t>
      </w:r>
    </w:p>
    <w:p w14:paraId="265FB750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Symbol</w:t>
      </w:r>
    </w:p>
    <w:p w14:paraId="265FB751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Order No</w:t>
      </w:r>
    </w:p>
    <w:p w14:paraId="265FB752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Client Category</w:t>
      </w:r>
    </w:p>
    <w:p w14:paraId="265FB753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PAN No</w:t>
      </w:r>
    </w:p>
    <w:p w14:paraId="265FB754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Client</w:t>
      </w:r>
    </w:p>
    <w:p w14:paraId="265FB755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Order Status</w:t>
      </w:r>
    </w:p>
    <w:p w14:paraId="265FB756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Bid Qty</w:t>
      </w:r>
    </w:p>
    <w:p w14:paraId="265FB757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Bid Price</w:t>
      </w:r>
    </w:p>
    <w:p w14:paraId="265FB758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Total Bid Amount</w:t>
      </w:r>
    </w:p>
    <w:p w14:paraId="265FB759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Allotted Qty</w:t>
      </w:r>
    </w:p>
    <w:p w14:paraId="265FB75A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Allotted Price</w:t>
      </w:r>
    </w:p>
    <w:p w14:paraId="265FB75B" w14:textId="77777777" w:rsidR="00C24BA5" w:rsidRPr="00276B91" w:rsidRDefault="00C24BA5" w:rsidP="00122F56">
      <w:pPr>
        <w:tabs>
          <w:tab w:val="left" w:pos="0"/>
        </w:tabs>
        <w:autoSpaceDE w:val="0"/>
        <w:adjustRightInd w:val="0"/>
        <w:jc w:val="both"/>
      </w:pPr>
      <w:r w:rsidRPr="00276B91">
        <w:t>Settlement Type</w:t>
      </w:r>
    </w:p>
    <w:p w14:paraId="265FB75C" w14:textId="77777777" w:rsidR="00C24BA5" w:rsidRPr="00276B91" w:rsidRDefault="00C24BA5" w:rsidP="00122F56">
      <w:pPr>
        <w:tabs>
          <w:tab w:val="left" w:pos="0"/>
        </w:tabs>
        <w:autoSpaceDE w:val="0"/>
        <w:adjustRightInd w:val="0"/>
        <w:jc w:val="both"/>
      </w:pPr>
      <w:r w:rsidRPr="00276B91">
        <w:t>Settlement Number</w:t>
      </w:r>
    </w:p>
    <w:p w14:paraId="265FB75D" w14:textId="77777777" w:rsidR="00BE6D03" w:rsidRDefault="00BE6D03"/>
    <w:p w14:paraId="265FB75E" w14:textId="77777777" w:rsidR="005F0B63" w:rsidRPr="005F0B63" w:rsidRDefault="005F0B63" w:rsidP="007E15E4">
      <w:pPr>
        <w:pStyle w:val="Heading1"/>
      </w:pPr>
      <w:bookmarkStart w:id="29" w:name="_Toc55570318"/>
      <w:r>
        <w:t xml:space="preserve">Consolidated </w:t>
      </w:r>
      <w:r w:rsidRPr="005F0B63">
        <w:t>Margin Report (MG0</w:t>
      </w:r>
      <w:r>
        <w:t>1</w:t>
      </w:r>
      <w:r w:rsidRPr="005F0B63">
        <w:t>)</w:t>
      </w:r>
      <w:bookmarkEnd w:id="29"/>
    </w:p>
    <w:p w14:paraId="265FB75F" w14:textId="6CD5EB6F" w:rsidR="005F0B63" w:rsidRDefault="005F0B63" w:rsidP="005F0B63">
      <w:pPr>
        <w:tabs>
          <w:tab w:val="left" w:pos="0"/>
        </w:tabs>
        <w:autoSpaceDE w:val="0"/>
        <w:adjustRightInd w:val="0"/>
        <w:jc w:val="both"/>
        <w:rPr>
          <w:lang w:val="en-IN"/>
        </w:rPr>
      </w:pPr>
      <w:r>
        <w:rPr>
          <w:i/>
        </w:rPr>
        <w:t xml:space="preserve">Clearing member </w:t>
      </w:r>
      <w:r w:rsidRPr="00276B91">
        <w:rPr>
          <w:i/>
        </w:rPr>
        <w:t>File Name</w:t>
      </w:r>
      <w:r w:rsidR="0039698D">
        <w:rPr>
          <w:i/>
        </w:rPr>
        <w:t>-</w:t>
      </w:r>
      <w:r w:rsidRPr="00276B91">
        <w:rPr>
          <w:i/>
        </w:rPr>
        <w:t xml:space="preserve"> </w:t>
      </w:r>
      <w:r w:rsidRPr="00276B91">
        <w:rPr>
          <w:spacing w:val="-3"/>
          <w:lang w:val="en-IN"/>
        </w:rPr>
        <w:t>C_MG0</w:t>
      </w:r>
      <w:r>
        <w:rPr>
          <w:spacing w:val="-3"/>
          <w:lang w:val="en-IN"/>
        </w:rPr>
        <w:t>1</w:t>
      </w:r>
      <w:r w:rsidRPr="00276B91">
        <w:rPr>
          <w:spacing w:val="-3"/>
          <w:lang w:val="en-IN"/>
        </w:rPr>
        <w:t>_&lt;mem_cd&gt;_DDMMYYYY.</w:t>
      </w:r>
      <w:r>
        <w:rPr>
          <w:spacing w:val="-3"/>
          <w:lang w:val="en-IN"/>
        </w:rPr>
        <w:t>lis</w:t>
      </w:r>
    </w:p>
    <w:p w14:paraId="265FB760" w14:textId="77777777" w:rsidR="005F0B63" w:rsidRDefault="005F0B63"/>
    <w:p w14:paraId="265FB761" w14:textId="77777777" w:rsidR="005F0B63" w:rsidRDefault="005F0B63" w:rsidP="005F0B63">
      <w:r>
        <w:t xml:space="preserve">  STATEMENT</w:t>
      </w:r>
    </w:p>
    <w:p w14:paraId="265FB762" w14:textId="77777777" w:rsidR="005F0B63" w:rsidRDefault="005F0B63" w:rsidP="005F0B63">
      <w:r>
        <w:t xml:space="preserve">   A) Collateral Details</w:t>
      </w:r>
    </w:p>
    <w:p w14:paraId="265FB763" w14:textId="77777777" w:rsidR="005F0B63" w:rsidRDefault="005F0B63" w:rsidP="005F0B63">
      <w:r>
        <w:t xml:space="preserve">    1) Cash component </w:t>
      </w:r>
    </w:p>
    <w:p w14:paraId="265FB764" w14:textId="77777777" w:rsidR="005F0B63" w:rsidRDefault="005F0B63" w:rsidP="005F0B63">
      <w:r>
        <w:t xml:space="preserve">    2) Non cash component</w:t>
      </w:r>
    </w:p>
    <w:p w14:paraId="265FB765" w14:textId="77777777" w:rsidR="005F0B63" w:rsidRDefault="005F0B63" w:rsidP="005F0B63">
      <w:r>
        <w:t xml:space="preserve">    3) Total (A1+A2)</w:t>
      </w:r>
    </w:p>
    <w:p w14:paraId="265FB766" w14:textId="77777777" w:rsidR="005F0B63" w:rsidRDefault="005F0B63" w:rsidP="005F0B63">
      <w:r>
        <w:t xml:space="preserve">    4) Effective Deposits</w:t>
      </w:r>
    </w:p>
    <w:p w14:paraId="265FB767" w14:textId="77777777" w:rsidR="005F0B63" w:rsidRDefault="005F0B63" w:rsidP="005F0B63">
      <w:r>
        <w:t xml:space="preserve">    5) Non-usable Non-cash Component (A3-A4)</w:t>
      </w:r>
    </w:p>
    <w:p w14:paraId="265FB768" w14:textId="77777777" w:rsidR="005F0B63" w:rsidRDefault="005F0B63" w:rsidP="005F0B63"/>
    <w:p w14:paraId="265FB769" w14:textId="77777777" w:rsidR="005F0B63" w:rsidRDefault="005F0B63" w:rsidP="005F0B63">
      <w:r>
        <w:t xml:space="preserve">   B) Margins Details</w:t>
      </w:r>
    </w:p>
    <w:p w14:paraId="265FB76A" w14:textId="77777777" w:rsidR="005F0B63" w:rsidRDefault="005F0B63" w:rsidP="005F0B63">
      <w:r>
        <w:t xml:space="preserve">    6) Base Minimum capital</w:t>
      </w:r>
    </w:p>
    <w:p w14:paraId="265FB76B" w14:textId="77777777" w:rsidR="005F0B63" w:rsidRDefault="005F0B63" w:rsidP="005F0B63">
      <w:r>
        <w:t xml:space="preserve">    7) MTM loss</w:t>
      </w:r>
    </w:p>
    <w:p w14:paraId="265FB76C" w14:textId="77777777" w:rsidR="005F0B63" w:rsidRDefault="005F0B63" w:rsidP="005F0B63">
      <w:r>
        <w:t xml:space="preserve">    8) VAR Margin</w:t>
      </w:r>
    </w:p>
    <w:p w14:paraId="265FB76D" w14:textId="77777777" w:rsidR="005F0B63" w:rsidRDefault="005F0B63" w:rsidP="005F0B63">
      <w:r>
        <w:t xml:space="preserve">    9) Extreme Loss Margin</w:t>
      </w:r>
    </w:p>
    <w:p w14:paraId="265FB76E" w14:textId="77777777" w:rsidR="005F0B63" w:rsidRDefault="005F0B63" w:rsidP="005F0B63">
      <w:r>
        <w:t xml:space="preserve">    10) Adhoc Margin</w:t>
      </w:r>
    </w:p>
    <w:p w14:paraId="265FB76F" w14:textId="5369F8F7" w:rsidR="005F0B63" w:rsidRDefault="005F0B63" w:rsidP="005F0B63">
      <w:r>
        <w:t xml:space="preserve">    11) Total Margins (B8+B9+B10)</w:t>
      </w:r>
    </w:p>
    <w:p w14:paraId="265FB770" w14:textId="7D53841C" w:rsidR="005F0B63" w:rsidRDefault="00605BAD" w:rsidP="005F0B63">
      <w:r>
        <w:t xml:space="preserve">    </w:t>
      </w:r>
      <w:r w:rsidRPr="00605BAD">
        <w:t>12) Client Collateral credit</w:t>
      </w:r>
      <w:r w:rsidRPr="00605BAD">
        <w:cr/>
      </w:r>
      <w:r w:rsidR="005F0B63">
        <w:t xml:space="preserve">    1</w:t>
      </w:r>
      <w:r>
        <w:t>3</w:t>
      </w:r>
      <w:r w:rsidR="005F0B63">
        <w:t>) Cash Component required for BMC &amp; MTM Loss (B6+B7)</w:t>
      </w:r>
    </w:p>
    <w:p w14:paraId="265FB771" w14:textId="080020C2" w:rsidR="005F0B63" w:rsidRDefault="005F0B63" w:rsidP="005F0B63">
      <w:r>
        <w:t xml:space="preserve">    1</w:t>
      </w:r>
      <w:r w:rsidR="00605BAD">
        <w:t>4</w:t>
      </w:r>
      <w:r>
        <w:t>) Effective Deposits required for BMC, MTM Loss and Total Margin(B6+B7+B11</w:t>
      </w:r>
      <w:r w:rsidR="00605BAD">
        <w:t>-B12</w:t>
      </w:r>
      <w:r>
        <w:t xml:space="preserve">) </w:t>
      </w:r>
    </w:p>
    <w:p w14:paraId="265FB772" w14:textId="6D468872" w:rsidR="005F0B63" w:rsidRDefault="005F0B63" w:rsidP="005F0B63">
      <w:r>
        <w:t xml:space="preserve">    1</w:t>
      </w:r>
      <w:r w:rsidR="001F6C1E">
        <w:t>5</w:t>
      </w:r>
      <w:r>
        <w:t>) Balance Deposits Available (A4-B1</w:t>
      </w:r>
      <w:r w:rsidR="001F6C1E">
        <w:t>4</w:t>
      </w:r>
      <w:r>
        <w:t>)</w:t>
      </w:r>
    </w:p>
    <w:p w14:paraId="265FB773" w14:textId="45ED7C45" w:rsidR="005F0B63" w:rsidRDefault="005F0B63" w:rsidP="005F0B63">
      <w:r>
        <w:t xml:space="preserve">    1</w:t>
      </w:r>
      <w:r w:rsidR="001F6C1E">
        <w:t>6</w:t>
      </w:r>
      <w:r>
        <w:t>) Margin Transaction</w:t>
      </w:r>
    </w:p>
    <w:p w14:paraId="265FB774" w14:textId="0BD4C0CD" w:rsidR="005F0B63" w:rsidRDefault="005F0B63"/>
    <w:p w14:paraId="7BF52F04" w14:textId="77777777" w:rsidR="00612717" w:rsidRPr="00276B91" w:rsidRDefault="00612717"/>
    <w:p w14:paraId="265FB775" w14:textId="77777777" w:rsidR="002B5E9D" w:rsidRPr="00276B91" w:rsidRDefault="002B5E9D" w:rsidP="00141CB6">
      <w:pPr>
        <w:pStyle w:val="Heading1"/>
        <w:rPr>
          <w:szCs w:val="24"/>
        </w:rPr>
      </w:pPr>
      <w:bookmarkStart w:id="30" w:name="_Toc55570319"/>
      <w:r w:rsidRPr="00276B91">
        <w:rPr>
          <w:szCs w:val="24"/>
        </w:rPr>
        <w:lastRenderedPageBreak/>
        <w:t>Detail Margin Report</w:t>
      </w:r>
      <w:r w:rsidR="0016023A" w:rsidRPr="00276B91">
        <w:rPr>
          <w:szCs w:val="24"/>
        </w:rPr>
        <w:t xml:space="preserve"> (MG02)</w:t>
      </w:r>
      <w:bookmarkEnd w:id="30"/>
    </w:p>
    <w:p w14:paraId="265FB776" w14:textId="77777777" w:rsidR="002B5E9D" w:rsidRPr="00276B91" w:rsidRDefault="002B5E9D" w:rsidP="002B5E9D">
      <w:pPr>
        <w:jc w:val="center"/>
        <w:rPr>
          <w:b/>
          <w:color w:val="000000"/>
          <w:spacing w:val="-3"/>
          <w:u w:val="single"/>
          <w:lang w:val="en-IN"/>
        </w:rPr>
      </w:pPr>
    </w:p>
    <w:p w14:paraId="265FB777" w14:textId="188BBCC6" w:rsidR="00194A5F" w:rsidRDefault="00194A5F" w:rsidP="00194A5F">
      <w:pPr>
        <w:tabs>
          <w:tab w:val="left" w:pos="0"/>
        </w:tabs>
        <w:autoSpaceDE w:val="0"/>
        <w:adjustRightInd w:val="0"/>
        <w:jc w:val="both"/>
        <w:rPr>
          <w:lang w:val="en-IN"/>
        </w:rPr>
      </w:pPr>
      <w:r>
        <w:rPr>
          <w:i/>
        </w:rPr>
        <w:t xml:space="preserve">Clearing member </w:t>
      </w:r>
      <w:r w:rsidRPr="00276B91">
        <w:rPr>
          <w:i/>
        </w:rPr>
        <w:t>File Name</w:t>
      </w:r>
      <w:r w:rsidR="0039698D">
        <w:rPr>
          <w:i/>
        </w:rPr>
        <w:t xml:space="preserve"> -</w:t>
      </w:r>
      <w:r w:rsidRPr="00276B91">
        <w:rPr>
          <w:i/>
        </w:rPr>
        <w:t xml:space="preserve"> </w:t>
      </w:r>
      <w:r w:rsidR="002B5E9D" w:rsidRPr="00276B91">
        <w:rPr>
          <w:spacing w:val="-3"/>
          <w:lang w:val="en-IN"/>
        </w:rPr>
        <w:t>C_MG02_&lt;mem_cd&gt;_DDMMYYYY.csv.gz</w:t>
      </w:r>
    </w:p>
    <w:p w14:paraId="265FB778" w14:textId="7B8453C1" w:rsidR="00194A5F" w:rsidRDefault="00194A5F" w:rsidP="00194A5F">
      <w:pPr>
        <w:tabs>
          <w:tab w:val="left" w:pos="0"/>
        </w:tabs>
        <w:autoSpaceDE w:val="0"/>
        <w:adjustRightInd w:val="0"/>
        <w:jc w:val="both"/>
        <w:rPr>
          <w:lang w:val="en-IN"/>
        </w:rPr>
      </w:pPr>
      <w:r>
        <w:rPr>
          <w:i/>
        </w:rPr>
        <w:t xml:space="preserve">Trading member </w:t>
      </w:r>
      <w:r w:rsidRPr="00276B91">
        <w:rPr>
          <w:i/>
        </w:rPr>
        <w:t>File Name</w:t>
      </w:r>
      <w:r w:rsidR="0039698D">
        <w:rPr>
          <w:i/>
        </w:rPr>
        <w:t>-</w:t>
      </w:r>
      <w:r w:rsidRPr="00276B91">
        <w:rPr>
          <w:i/>
        </w:rPr>
        <w:t xml:space="preserve"> </w:t>
      </w:r>
      <w:r w:rsidRPr="00276B91">
        <w:rPr>
          <w:spacing w:val="-3"/>
          <w:lang w:val="en-IN"/>
        </w:rPr>
        <w:t>C_MG02_</w:t>
      </w:r>
      <w:r>
        <w:rPr>
          <w:spacing w:val="-3"/>
          <w:lang w:val="en-IN"/>
        </w:rPr>
        <w:t>T_</w:t>
      </w:r>
      <w:r w:rsidRPr="00276B91">
        <w:rPr>
          <w:spacing w:val="-3"/>
          <w:lang w:val="en-IN"/>
        </w:rPr>
        <w:t>&lt;mem_cd&gt;_DDMMYYYY.csv.gz</w:t>
      </w:r>
    </w:p>
    <w:p w14:paraId="265FB779" w14:textId="77777777" w:rsidR="002B5E9D" w:rsidRPr="00276B91" w:rsidRDefault="00194A5F" w:rsidP="000E0A32">
      <w:pPr>
        <w:rPr>
          <w:b/>
          <w:spacing w:val="-3"/>
          <w:lang w:val="en-IN"/>
        </w:rPr>
      </w:pPr>
      <w:r>
        <w:rPr>
          <w:b/>
          <w:spacing w:val="-3"/>
          <w:lang w:val="en-IN"/>
        </w:rPr>
        <w:t xml:space="preserve">Trading Member, </w:t>
      </w:r>
      <w:r w:rsidR="002B5E9D" w:rsidRPr="00276B91">
        <w:rPr>
          <w:b/>
          <w:spacing w:val="-3"/>
          <w:lang w:val="en-IN"/>
        </w:rPr>
        <w:t>Client wise, security wise margin record</w:t>
      </w:r>
    </w:p>
    <w:p w14:paraId="265FB77A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Record Type – Value will be 10</w:t>
      </w:r>
    </w:p>
    <w:p w14:paraId="265FB77B" w14:textId="77777777" w:rsidR="00194A5F" w:rsidRDefault="00194A5F" w:rsidP="000E0A32">
      <w:pPr>
        <w:rPr>
          <w:spacing w:val="-3"/>
          <w:lang w:val="en-IN"/>
        </w:rPr>
      </w:pPr>
      <w:r>
        <w:rPr>
          <w:spacing w:val="-3"/>
          <w:lang w:val="en-IN"/>
        </w:rPr>
        <w:t>Trading Member Code</w:t>
      </w:r>
    </w:p>
    <w:p w14:paraId="265FB77C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Client Code</w:t>
      </w:r>
    </w:p>
    <w:p w14:paraId="265FB77D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Security Symbol</w:t>
      </w:r>
    </w:p>
    <w:p w14:paraId="265FB77E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Security Series</w:t>
      </w:r>
    </w:p>
    <w:p w14:paraId="265FB77F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Settlement Type</w:t>
      </w:r>
    </w:p>
    <w:p w14:paraId="265FB780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Settlement Number</w:t>
      </w:r>
    </w:p>
    <w:p w14:paraId="265FB781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Buy Qty</w:t>
      </w:r>
    </w:p>
    <w:p w14:paraId="265FB782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Buy Value</w:t>
      </w:r>
    </w:p>
    <w:p w14:paraId="265FB783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Sell Qty</w:t>
      </w:r>
    </w:p>
    <w:p w14:paraId="265FB784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Sell Value</w:t>
      </w:r>
    </w:p>
    <w:p w14:paraId="265FB785" w14:textId="77777777" w:rsidR="002B5E9D" w:rsidRPr="00276B91" w:rsidRDefault="002B5E9D" w:rsidP="000E0A32">
      <w:pPr>
        <w:rPr>
          <w:spacing w:val="-3"/>
          <w:lang w:val="nl-NL"/>
        </w:rPr>
      </w:pPr>
      <w:r w:rsidRPr="00276B91">
        <w:rPr>
          <w:spacing w:val="-3"/>
          <w:lang w:val="nl-NL"/>
        </w:rPr>
        <w:t>Net Open Qty</w:t>
      </w:r>
    </w:p>
    <w:p w14:paraId="265FB786" w14:textId="77777777" w:rsidR="002B5E9D" w:rsidRPr="00276B91" w:rsidRDefault="002B5E9D" w:rsidP="000E0A32">
      <w:pPr>
        <w:rPr>
          <w:spacing w:val="-3"/>
          <w:lang w:val="nl-NL"/>
        </w:rPr>
      </w:pPr>
      <w:r w:rsidRPr="00276B91">
        <w:rPr>
          <w:spacing w:val="-3"/>
          <w:lang w:val="nl-NL"/>
        </w:rPr>
        <w:t>Net Open value</w:t>
      </w:r>
    </w:p>
    <w:p w14:paraId="265FB787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MTM Price</w:t>
      </w:r>
    </w:p>
    <w:p w14:paraId="265FB788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MTM Profit/Loss</w:t>
      </w:r>
    </w:p>
    <w:p w14:paraId="265FB789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 xml:space="preserve">Margin Amount </w:t>
      </w:r>
    </w:p>
    <w:p w14:paraId="265FB78A" w14:textId="77777777" w:rsidR="002B5E9D" w:rsidRPr="00276B91" w:rsidRDefault="002B5E9D" w:rsidP="000E0A32">
      <w:pPr>
        <w:rPr>
          <w:b/>
          <w:spacing w:val="-3"/>
          <w:lang w:val="en-IN"/>
        </w:rPr>
      </w:pPr>
      <w:r w:rsidRPr="00276B91">
        <w:rPr>
          <w:b/>
          <w:spacing w:val="-3"/>
          <w:lang w:val="en-IN"/>
        </w:rPr>
        <w:t>Client wise, mark to market record</w:t>
      </w:r>
    </w:p>
    <w:p w14:paraId="265FB78B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Record Type – Value will be 20</w:t>
      </w:r>
    </w:p>
    <w:p w14:paraId="265FB78C" w14:textId="77777777" w:rsidR="00194A5F" w:rsidRDefault="00194A5F" w:rsidP="000E0A32">
      <w:pPr>
        <w:rPr>
          <w:spacing w:val="-3"/>
          <w:lang w:val="en-IN"/>
        </w:rPr>
      </w:pPr>
      <w:r>
        <w:rPr>
          <w:spacing w:val="-3"/>
          <w:lang w:val="en-IN"/>
        </w:rPr>
        <w:t>Trading Member Code</w:t>
      </w:r>
    </w:p>
    <w:p w14:paraId="265FB78D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Client Code</w:t>
      </w:r>
    </w:p>
    <w:p w14:paraId="265FB78E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Settlement type</w:t>
      </w:r>
    </w:p>
    <w:p w14:paraId="265FB78F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Settlement Number</w:t>
      </w:r>
    </w:p>
    <w:p w14:paraId="265FB790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MTM Profit/ Loss</w:t>
      </w:r>
    </w:p>
    <w:p w14:paraId="265FB791" w14:textId="77777777" w:rsidR="002B5E9D" w:rsidRPr="00276B91" w:rsidRDefault="002B5E9D" w:rsidP="000E0A32">
      <w:pPr>
        <w:rPr>
          <w:b/>
          <w:spacing w:val="-3"/>
          <w:lang w:val="en-IN"/>
        </w:rPr>
      </w:pPr>
      <w:r w:rsidRPr="00276B91">
        <w:rPr>
          <w:b/>
          <w:spacing w:val="-3"/>
          <w:lang w:val="en-IN"/>
        </w:rPr>
        <w:t>Client wise, total margin record</w:t>
      </w:r>
    </w:p>
    <w:p w14:paraId="265FB792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Record Type – Value will be 30</w:t>
      </w:r>
    </w:p>
    <w:p w14:paraId="265FB793" w14:textId="77777777" w:rsidR="00194A5F" w:rsidRDefault="00194A5F" w:rsidP="000E0A32">
      <w:pPr>
        <w:rPr>
          <w:spacing w:val="-3"/>
          <w:lang w:val="en-IN"/>
        </w:rPr>
      </w:pPr>
      <w:r>
        <w:rPr>
          <w:spacing w:val="-3"/>
          <w:lang w:val="en-IN"/>
        </w:rPr>
        <w:t>Trading Member Code</w:t>
      </w:r>
    </w:p>
    <w:p w14:paraId="265FB794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Client Code</w:t>
      </w:r>
    </w:p>
    <w:p w14:paraId="265FB795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Margins</w:t>
      </w:r>
    </w:p>
    <w:p w14:paraId="265FB796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MTM Loss</w:t>
      </w:r>
    </w:p>
    <w:p w14:paraId="265FB797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Total Margins</w:t>
      </w:r>
    </w:p>
    <w:p w14:paraId="265FB798" w14:textId="77777777" w:rsidR="002B5E9D" w:rsidRPr="00276B91" w:rsidRDefault="002B5E9D" w:rsidP="000E0A32">
      <w:pPr>
        <w:rPr>
          <w:b/>
          <w:spacing w:val="-3"/>
          <w:lang w:val="en-IN"/>
        </w:rPr>
      </w:pPr>
      <w:r w:rsidRPr="00276B91">
        <w:rPr>
          <w:b/>
          <w:spacing w:val="-3"/>
          <w:lang w:val="en-IN"/>
        </w:rPr>
        <w:t>Security wise, margin record</w:t>
      </w:r>
    </w:p>
    <w:p w14:paraId="265FB799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Record Type – Value will be 40</w:t>
      </w:r>
    </w:p>
    <w:p w14:paraId="265FB79A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Security Symbol</w:t>
      </w:r>
    </w:p>
    <w:p w14:paraId="265FB79B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Security Series</w:t>
      </w:r>
    </w:p>
    <w:p w14:paraId="265FB79C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Open Qty</w:t>
      </w:r>
    </w:p>
    <w:p w14:paraId="265FB79D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Open value</w:t>
      </w:r>
    </w:p>
    <w:p w14:paraId="265FB79E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Margin %</w:t>
      </w:r>
    </w:p>
    <w:p w14:paraId="265FB79F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 xml:space="preserve">Margin </w:t>
      </w:r>
    </w:p>
    <w:p w14:paraId="265FB7A0" w14:textId="77777777" w:rsidR="002B5E9D" w:rsidRPr="00276B91" w:rsidRDefault="002B5E9D" w:rsidP="000E0A32">
      <w:pPr>
        <w:rPr>
          <w:b/>
          <w:spacing w:val="-3"/>
          <w:lang w:val="en-IN"/>
        </w:rPr>
      </w:pPr>
      <w:r w:rsidRPr="00276B91">
        <w:rPr>
          <w:b/>
          <w:spacing w:val="-3"/>
          <w:lang w:val="en-IN"/>
        </w:rPr>
        <w:t>Member wise, total margin record</w:t>
      </w:r>
    </w:p>
    <w:p w14:paraId="265FB7A1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Record Type – Value will be 50</w:t>
      </w:r>
    </w:p>
    <w:p w14:paraId="265FB7A2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Margins</w:t>
      </w:r>
    </w:p>
    <w:p w14:paraId="265FB7A3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MTM Loss</w:t>
      </w:r>
    </w:p>
    <w:p w14:paraId="265FB7A4" w14:textId="77777777" w:rsidR="002B5E9D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Total Margins</w:t>
      </w:r>
    </w:p>
    <w:p w14:paraId="265FB7A5" w14:textId="77777777" w:rsidR="00194A5F" w:rsidRDefault="00194A5F" w:rsidP="000E0A32">
      <w:pPr>
        <w:rPr>
          <w:spacing w:val="-3"/>
          <w:lang w:val="en-IN"/>
        </w:rPr>
      </w:pPr>
    </w:p>
    <w:p w14:paraId="265FB7A6" w14:textId="77777777" w:rsidR="008E32BD" w:rsidRPr="008E32BD" w:rsidRDefault="008E32BD" w:rsidP="007E15E4">
      <w:pPr>
        <w:pStyle w:val="Heading1"/>
      </w:pPr>
      <w:bookmarkStart w:id="31" w:name="_Toc55570320"/>
      <w:r w:rsidRPr="008E32BD">
        <w:t>Detailed margin file for Clearing Member/Custodian</w:t>
      </w:r>
      <w:r>
        <w:t xml:space="preserve"> (MG12)</w:t>
      </w:r>
      <w:bookmarkEnd w:id="31"/>
    </w:p>
    <w:p w14:paraId="265FB7A7" w14:textId="566F7E2F" w:rsidR="008E32BD" w:rsidRDefault="002D660A" w:rsidP="000C3509">
      <w:pPr>
        <w:pStyle w:val="ListParagraph"/>
        <w:numPr>
          <w:ilvl w:val="0"/>
          <w:numId w:val="27"/>
        </w:numPr>
        <w:ind w:left="426" w:hanging="426"/>
        <w:rPr>
          <w:spacing w:val="-3"/>
          <w:lang w:val="en-IN"/>
        </w:rPr>
      </w:pPr>
      <w:r w:rsidRPr="002D660A">
        <w:rPr>
          <w:spacing w:val="-3"/>
          <w:lang w:val="en-IN"/>
        </w:rPr>
        <w:t>File format for Intra day Margins</w:t>
      </w:r>
    </w:p>
    <w:p w14:paraId="1F54BB4F" w14:textId="1EF62255" w:rsidR="00715D6B" w:rsidRPr="00715D6B" w:rsidRDefault="00715D6B" w:rsidP="00715D6B">
      <w:pPr>
        <w:rPr>
          <w:spacing w:val="-3"/>
          <w:lang w:val="en-IN"/>
        </w:rPr>
      </w:pPr>
      <w:r w:rsidRPr="00352081">
        <w:rPr>
          <w:i/>
          <w:spacing w:val="-3"/>
          <w:lang w:val="en-IN"/>
        </w:rPr>
        <w:t xml:space="preserve">Naming convention </w:t>
      </w:r>
      <w:r w:rsidRPr="00715D6B">
        <w:rPr>
          <w:spacing w:val="-3"/>
          <w:lang w:val="en-IN"/>
        </w:rPr>
        <w:t>- C_MG12_P_&lt;MEMBER CODE&gt;_DDMMYYYY_inn.lis.gz</w:t>
      </w:r>
    </w:p>
    <w:p w14:paraId="10A29B45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Where nn is the batch number</w:t>
      </w:r>
    </w:p>
    <w:p w14:paraId="492B6A2D" w14:textId="77777777" w:rsidR="00715D6B" w:rsidRPr="00166DA3" w:rsidRDefault="00715D6B" w:rsidP="00715D6B">
      <w:pPr>
        <w:rPr>
          <w:i/>
          <w:spacing w:val="-3"/>
          <w:lang w:val="en-IN"/>
        </w:rPr>
      </w:pPr>
      <w:r w:rsidRPr="00166DA3">
        <w:rPr>
          <w:i/>
          <w:spacing w:val="-3"/>
          <w:lang w:val="en-IN"/>
        </w:rPr>
        <w:t>File location:</w:t>
      </w:r>
    </w:p>
    <w:p w14:paraId="21951E76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For CMs - CMFTP/C&lt;MEMBERCODE&gt;/REPORTS</w:t>
      </w:r>
    </w:p>
    <w:p w14:paraId="70BE4DBC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For Custodians - NMASS -&gt; File Mgmt -&gt; File Download</w:t>
      </w:r>
    </w:p>
    <w:p w14:paraId="4FB92054" w14:textId="77777777" w:rsidR="00715D6B" w:rsidRPr="00166DA3" w:rsidRDefault="00715D6B" w:rsidP="00715D6B">
      <w:pPr>
        <w:rPr>
          <w:i/>
          <w:spacing w:val="-3"/>
          <w:lang w:val="en-IN"/>
        </w:rPr>
      </w:pPr>
      <w:r w:rsidRPr="00166DA3">
        <w:rPr>
          <w:i/>
          <w:spacing w:val="-3"/>
          <w:lang w:val="en-IN"/>
        </w:rPr>
        <w:t>File details and format:</w:t>
      </w:r>
    </w:p>
    <w:p w14:paraId="0C1A1A40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Current date</w:t>
      </w:r>
    </w:p>
    <w:p w14:paraId="606DB3A8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Trading member /Custodial participant code</w:t>
      </w:r>
    </w:p>
    <w:p w14:paraId="6B922CE3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VAR margin + Extreme Loss margin</w:t>
      </w:r>
    </w:p>
    <w:p w14:paraId="61D10024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Minimum Margin</w:t>
      </w:r>
    </w:p>
    <w:p w14:paraId="29FF52B3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Additional margin</w:t>
      </w:r>
    </w:p>
    <w:p w14:paraId="43146CE7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ICMTM Loss</w:t>
      </w:r>
    </w:p>
    <w:p w14:paraId="01A2A586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Total actual margin (VAR margin + Extreme Loss margin),</w:t>
      </w:r>
    </w:p>
    <w:p w14:paraId="0E48BC00" w14:textId="57B4C3B8" w:rsidR="002D660A" w:rsidRPr="002D660A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Total margin to be collected (Minimum Margin)</w:t>
      </w:r>
    </w:p>
    <w:p w14:paraId="712CDE30" w14:textId="77777777" w:rsidR="002D660A" w:rsidRDefault="002D660A" w:rsidP="000E0A32">
      <w:pPr>
        <w:rPr>
          <w:i/>
        </w:rPr>
      </w:pPr>
    </w:p>
    <w:p w14:paraId="785ADE6E" w14:textId="42AE8AAA" w:rsidR="003F2DC0" w:rsidRPr="003F2DC0" w:rsidRDefault="003F2DC0" w:rsidP="000C3509">
      <w:pPr>
        <w:pStyle w:val="ListParagraph"/>
        <w:numPr>
          <w:ilvl w:val="0"/>
          <w:numId w:val="27"/>
        </w:numPr>
        <w:ind w:left="284" w:hanging="284"/>
      </w:pPr>
      <w:r>
        <w:t>File format for End of Day</w:t>
      </w:r>
      <w:r w:rsidR="002D7FD2">
        <w:t>(Final and Provisional)</w:t>
      </w:r>
    </w:p>
    <w:p w14:paraId="693561AE" w14:textId="3FF1348A" w:rsidR="002D7FD2" w:rsidRPr="003F2DC0" w:rsidRDefault="003F2DC0" w:rsidP="002D7FD2">
      <w:pPr>
        <w:rPr>
          <w:spacing w:val="-3"/>
          <w:lang w:val="en-IN"/>
        </w:rPr>
      </w:pPr>
      <w:r w:rsidRPr="003F2DC0">
        <w:rPr>
          <w:i/>
          <w:spacing w:val="-3"/>
          <w:lang w:val="en-IN"/>
        </w:rPr>
        <w:t xml:space="preserve">Naming convention </w:t>
      </w:r>
      <w:r w:rsidRPr="003F2DC0">
        <w:rPr>
          <w:spacing w:val="-3"/>
          <w:lang w:val="en-IN"/>
        </w:rPr>
        <w:t>- C_MG12_&lt;MEMBER CODE&gt;_DDMMYYYY.lis.gz</w:t>
      </w:r>
      <w:r w:rsidR="002D7FD2" w:rsidRPr="002D7FD2">
        <w:rPr>
          <w:spacing w:val="-3"/>
          <w:lang w:val="en-IN"/>
        </w:rPr>
        <w:t xml:space="preserve"> </w:t>
      </w:r>
      <w:r w:rsidR="002D7FD2">
        <w:rPr>
          <w:spacing w:val="-3"/>
          <w:lang w:val="en-IN"/>
        </w:rPr>
        <w:t xml:space="preserve">and </w:t>
      </w:r>
      <w:r w:rsidR="002D7FD2" w:rsidRPr="003F2DC0">
        <w:rPr>
          <w:spacing w:val="-3"/>
          <w:lang w:val="en-IN"/>
        </w:rPr>
        <w:t>C_MG12_</w:t>
      </w:r>
      <w:r w:rsidR="002D7FD2">
        <w:rPr>
          <w:spacing w:val="-3"/>
          <w:lang w:val="en-IN"/>
        </w:rPr>
        <w:t>P_</w:t>
      </w:r>
      <w:r w:rsidR="002D7FD2" w:rsidRPr="003F2DC0">
        <w:rPr>
          <w:spacing w:val="-3"/>
          <w:lang w:val="en-IN"/>
        </w:rPr>
        <w:t>&lt;MEMBER CODE&gt;_DDMMYYYY.lis.gz</w:t>
      </w:r>
    </w:p>
    <w:p w14:paraId="7122F74D" w14:textId="77777777" w:rsidR="003F2DC0" w:rsidRPr="003F2DC0" w:rsidRDefault="003F2DC0" w:rsidP="003F2DC0">
      <w:pPr>
        <w:rPr>
          <w:spacing w:val="-3"/>
          <w:lang w:val="en-IN"/>
        </w:rPr>
      </w:pPr>
    </w:p>
    <w:p w14:paraId="65764A31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i/>
          <w:spacing w:val="-3"/>
          <w:lang w:val="en-IN"/>
        </w:rPr>
        <w:t>File location</w:t>
      </w:r>
      <w:r w:rsidRPr="003F2DC0">
        <w:rPr>
          <w:spacing w:val="-3"/>
          <w:lang w:val="en-IN"/>
        </w:rPr>
        <w:t>:</w:t>
      </w:r>
    </w:p>
    <w:p w14:paraId="06093882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For CMs - CMFTP/C&lt;MEMBERCODE&gt;/REPORTS</w:t>
      </w:r>
    </w:p>
    <w:p w14:paraId="2AC98CA0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For Custodians - NMASS -&gt; File Mgmt -&gt; File Download</w:t>
      </w:r>
    </w:p>
    <w:p w14:paraId="11248ED9" w14:textId="77777777" w:rsidR="003F2DC0" w:rsidRPr="003F2DC0" w:rsidRDefault="003F2DC0" w:rsidP="003F2DC0">
      <w:pPr>
        <w:rPr>
          <w:i/>
          <w:spacing w:val="-3"/>
          <w:lang w:val="en-IN"/>
        </w:rPr>
      </w:pPr>
      <w:r w:rsidRPr="003F2DC0">
        <w:rPr>
          <w:i/>
          <w:spacing w:val="-3"/>
          <w:lang w:val="en-IN"/>
        </w:rPr>
        <w:t>File details and format:</w:t>
      </w:r>
    </w:p>
    <w:p w14:paraId="4288E191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Current date</w:t>
      </w:r>
    </w:p>
    <w:p w14:paraId="18423D23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Trading member /Custodial participant code</w:t>
      </w:r>
    </w:p>
    <w:p w14:paraId="403029CD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VAR margin + Extreme Loss margin</w:t>
      </w:r>
    </w:p>
    <w:p w14:paraId="12C07F42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Minimum Margin</w:t>
      </w:r>
    </w:p>
    <w:p w14:paraId="7DDEBC06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Additional margin</w:t>
      </w:r>
    </w:p>
    <w:p w14:paraId="64E02318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MTM Loss</w:t>
      </w:r>
    </w:p>
    <w:p w14:paraId="05AF45BC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EOD Total actual margin (VAR margin + Extreme Loss margin + Additional Margin + MTM)</w:t>
      </w:r>
    </w:p>
    <w:p w14:paraId="3012F3FF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EOD Total margin to be collected (Minimum margin + Additional Margin + MTM)</w:t>
      </w:r>
    </w:p>
    <w:p w14:paraId="265FB7B4" w14:textId="70D1A787" w:rsidR="008E32BD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Peak of Intra-day margin to be collected</w:t>
      </w:r>
    </w:p>
    <w:p w14:paraId="3614DD1B" w14:textId="4E4C23FC" w:rsidR="00612717" w:rsidRDefault="00612717" w:rsidP="003F2DC0">
      <w:pPr>
        <w:rPr>
          <w:spacing w:val="-3"/>
          <w:lang w:val="en-IN"/>
        </w:rPr>
      </w:pPr>
    </w:p>
    <w:p w14:paraId="5A0D4E51" w14:textId="28D0D91D" w:rsidR="00612717" w:rsidRDefault="00612717" w:rsidP="003F2DC0">
      <w:pPr>
        <w:rPr>
          <w:spacing w:val="-3"/>
          <w:lang w:val="en-IN"/>
        </w:rPr>
      </w:pPr>
    </w:p>
    <w:p w14:paraId="6F25E3A1" w14:textId="269FCFA1" w:rsidR="00612717" w:rsidRDefault="00612717" w:rsidP="003F2DC0">
      <w:pPr>
        <w:rPr>
          <w:spacing w:val="-3"/>
          <w:lang w:val="en-IN"/>
        </w:rPr>
      </w:pPr>
    </w:p>
    <w:p w14:paraId="5BED12F3" w14:textId="308676DE" w:rsidR="00612717" w:rsidRDefault="00612717" w:rsidP="003F2DC0">
      <w:pPr>
        <w:rPr>
          <w:spacing w:val="-3"/>
          <w:lang w:val="en-IN"/>
        </w:rPr>
      </w:pPr>
    </w:p>
    <w:p w14:paraId="318AFA64" w14:textId="7DD40C5C" w:rsidR="00612717" w:rsidRDefault="00612717" w:rsidP="003F2DC0">
      <w:pPr>
        <w:rPr>
          <w:spacing w:val="-3"/>
          <w:lang w:val="en-IN"/>
        </w:rPr>
      </w:pPr>
    </w:p>
    <w:p w14:paraId="4AEB2D6B" w14:textId="4A50F6B4" w:rsidR="00612717" w:rsidRDefault="00612717" w:rsidP="003F2DC0">
      <w:pPr>
        <w:rPr>
          <w:spacing w:val="-3"/>
          <w:lang w:val="en-IN"/>
        </w:rPr>
      </w:pPr>
    </w:p>
    <w:p w14:paraId="1F1534E7" w14:textId="7949A3AF" w:rsidR="00612717" w:rsidRDefault="00612717" w:rsidP="003F2DC0">
      <w:pPr>
        <w:rPr>
          <w:spacing w:val="-3"/>
          <w:lang w:val="en-IN"/>
        </w:rPr>
      </w:pPr>
    </w:p>
    <w:p w14:paraId="191975F3" w14:textId="5F5E857A" w:rsidR="00612717" w:rsidRDefault="00612717" w:rsidP="003F2DC0">
      <w:pPr>
        <w:rPr>
          <w:spacing w:val="-3"/>
          <w:lang w:val="en-IN"/>
        </w:rPr>
      </w:pPr>
    </w:p>
    <w:p w14:paraId="48338A20" w14:textId="43AC54AE" w:rsidR="00612717" w:rsidRDefault="00612717" w:rsidP="003F2DC0">
      <w:pPr>
        <w:rPr>
          <w:spacing w:val="-3"/>
          <w:lang w:val="en-IN"/>
        </w:rPr>
      </w:pPr>
    </w:p>
    <w:p w14:paraId="45396489" w14:textId="77777777" w:rsidR="00612717" w:rsidRDefault="00612717" w:rsidP="003F2DC0">
      <w:pPr>
        <w:rPr>
          <w:spacing w:val="-3"/>
          <w:lang w:val="en-IN"/>
        </w:rPr>
      </w:pPr>
    </w:p>
    <w:p w14:paraId="265FB7B5" w14:textId="42C52A79" w:rsidR="008E32BD" w:rsidRPr="008E32BD" w:rsidRDefault="008E32BD" w:rsidP="007E15E4">
      <w:pPr>
        <w:pStyle w:val="Heading1"/>
      </w:pPr>
      <w:bookmarkStart w:id="32" w:name="_Toc55570321"/>
      <w:r w:rsidRPr="008E32BD">
        <w:lastRenderedPageBreak/>
        <w:t xml:space="preserve">Detailed margin file for </w:t>
      </w:r>
      <w:r>
        <w:t>Tra</w:t>
      </w:r>
      <w:r w:rsidR="00BB511E">
        <w:t>ding</w:t>
      </w:r>
      <w:r>
        <w:t xml:space="preserve"> </w:t>
      </w:r>
      <w:r w:rsidRPr="008E32BD">
        <w:t>Member</w:t>
      </w:r>
      <w:r>
        <w:t xml:space="preserve"> (MG13)</w:t>
      </w:r>
      <w:bookmarkEnd w:id="32"/>
    </w:p>
    <w:p w14:paraId="6B8BDA41" w14:textId="77777777" w:rsidR="003F2DC0" w:rsidRDefault="003F2DC0" w:rsidP="000C3509">
      <w:pPr>
        <w:pStyle w:val="ListParagraph"/>
        <w:numPr>
          <w:ilvl w:val="0"/>
          <w:numId w:val="28"/>
        </w:numPr>
        <w:ind w:left="426" w:hanging="426"/>
        <w:rPr>
          <w:spacing w:val="-3"/>
          <w:lang w:val="en-IN"/>
        </w:rPr>
      </w:pPr>
      <w:r w:rsidRPr="002D660A">
        <w:rPr>
          <w:spacing w:val="-3"/>
          <w:lang w:val="en-IN"/>
        </w:rPr>
        <w:t>File format for Intra day Margins</w:t>
      </w:r>
    </w:p>
    <w:p w14:paraId="5D778149" w14:textId="77777777" w:rsidR="003F2DC0" w:rsidRDefault="003F2DC0" w:rsidP="000E0A32">
      <w:pPr>
        <w:rPr>
          <w:i/>
        </w:rPr>
      </w:pPr>
    </w:p>
    <w:p w14:paraId="449848F6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i/>
          <w:color w:val="000000"/>
          <w:sz w:val="23"/>
          <w:szCs w:val="23"/>
          <w:lang w:val="en-IN"/>
        </w:rPr>
        <w:t>Naming convention</w:t>
      </w: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 - C_MG13_P_&lt;MEMBER CODE&gt;_DDMMYYYY_inn.lis.gz </w:t>
      </w:r>
    </w:p>
    <w:p w14:paraId="2133DD7C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Where nn is the batch number </w:t>
      </w:r>
    </w:p>
    <w:p w14:paraId="5DC4A8E6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i/>
          <w:color w:val="000000"/>
          <w:sz w:val="23"/>
          <w:szCs w:val="23"/>
          <w:lang w:val="en-IN"/>
        </w:rPr>
        <w:t>File location:</w:t>
      </w: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 For TMs - CMFTP/C&lt;MEMBERCODE&gt;/REPORTS </w:t>
      </w:r>
    </w:p>
    <w:p w14:paraId="5C906B00" w14:textId="77777777" w:rsidR="004E28B4" w:rsidRPr="004E28B4" w:rsidRDefault="004E28B4" w:rsidP="004E28B4">
      <w:pPr>
        <w:autoSpaceDE w:val="0"/>
        <w:adjustRightInd w:val="0"/>
        <w:rPr>
          <w:rFonts w:eastAsiaTheme="minorHAnsi"/>
          <w:i/>
          <w:color w:val="000000"/>
          <w:sz w:val="23"/>
          <w:szCs w:val="23"/>
          <w:lang w:val="en-IN"/>
        </w:rPr>
      </w:pPr>
      <w:r w:rsidRPr="004E28B4">
        <w:rPr>
          <w:rFonts w:eastAsiaTheme="minorHAnsi"/>
          <w:i/>
          <w:color w:val="000000"/>
          <w:sz w:val="23"/>
          <w:szCs w:val="23"/>
          <w:lang w:val="en-IN"/>
        </w:rPr>
        <w:t xml:space="preserve">File details and format: </w:t>
      </w:r>
    </w:p>
    <w:p w14:paraId="2B65CAF9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Current date </w:t>
      </w:r>
    </w:p>
    <w:p w14:paraId="7B28827A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Client Code </w:t>
      </w:r>
    </w:p>
    <w:p w14:paraId="5C228239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VAR margin + Extreme Loss margin </w:t>
      </w:r>
    </w:p>
    <w:p w14:paraId="32EAA0F2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Minimum Margin </w:t>
      </w:r>
    </w:p>
    <w:p w14:paraId="6E2D2E64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Additional margin </w:t>
      </w:r>
    </w:p>
    <w:p w14:paraId="5659A14C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ICMTM Loss </w:t>
      </w:r>
    </w:p>
    <w:p w14:paraId="478DBAE6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Total actual margin (VAR margin + Extreme Loss margin), </w:t>
      </w:r>
    </w:p>
    <w:p w14:paraId="2347DEAD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Total margin to be collected (Minimum Margin) </w:t>
      </w:r>
    </w:p>
    <w:p w14:paraId="586D1357" w14:textId="500D96E8" w:rsidR="003F2DC0" w:rsidRDefault="004E28B4" w:rsidP="004E28B4">
      <w:pPr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>Client/Proprietary Flag</w:t>
      </w:r>
    </w:p>
    <w:p w14:paraId="34632E67" w14:textId="77777777" w:rsidR="004E28B4" w:rsidRDefault="004E28B4" w:rsidP="004E28B4">
      <w:pPr>
        <w:rPr>
          <w:i/>
        </w:rPr>
      </w:pPr>
    </w:p>
    <w:p w14:paraId="478DAE2D" w14:textId="77777777" w:rsidR="00AC6F9D" w:rsidRPr="000C3509" w:rsidRDefault="00AC6F9D" w:rsidP="000C3509">
      <w:pPr>
        <w:pStyle w:val="ListParagraph"/>
        <w:numPr>
          <w:ilvl w:val="0"/>
          <w:numId w:val="28"/>
        </w:numPr>
        <w:ind w:left="426" w:hanging="426"/>
        <w:rPr>
          <w:spacing w:val="-3"/>
          <w:lang w:val="en-IN"/>
        </w:rPr>
      </w:pPr>
      <w:r w:rsidRPr="000C3509">
        <w:rPr>
          <w:spacing w:val="-3"/>
          <w:lang w:val="en-IN"/>
        </w:rPr>
        <w:t>File format for End of Day</w:t>
      </w:r>
    </w:p>
    <w:p w14:paraId="206EAFAA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i/>
          <w:spacing w:val="-3"/>
          <w:lang w:val="en-IN"/>
        </w:rPr>
        <w:t>Naming convention</w:t>
      </w:r>
      <w:r w:rsidRPr="00C22B61">
        <w:rPr>
          <w:spacing w:val="-3"/>
          <w:lang w:val="en-IN"/>
        </w:rPr>
        <w:t xml:space="preserve"> - C_MG13_&lt;MEMBER CODE&gt;_DDMMYYYY.lis.gz</w:t>
      </w:r>
    </w:p>
    <w:p w14:paraId="5155D9F8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i/>
          <w:spacing w:val="-3"/>
          <w:lang w:val="en-IN"/>
        </w:rPr>
        <w:t>File location</w:t>
      </w:r>
      <w:r w:rsidRPr="00C22B61">
        <w:rPr>
          <w:spacing w:val="-3"/>
          <w:lang w:val="en-IN"/>
        </w:rPr>
        <w:t>: For TMs - CMFTP/C&lt;MEMBERCODE&gt;/REPORTS</w:t>
      </w:r>
    </w:p>
    <w:p w14:paraId="6597F30B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i/>
          <w:spacing w:val="-3"/>
          <w:lang w:val="en-IN"/>
        </w:rPr>
        <w:t>File details and format</w:t>
      </w:r>
      <w:r w:rsidRPr="00C22B61">
        <w:rPr>
          <w:spacing w:val="-3"/>
          <w:lang w:val="en-IN"/>
        </w:rPr>
        <w:t>:</w:t>
      </w:r>
    </w:p>
    <w:p w14:paraId="1153DD64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Current date</w:t>
      </w:r>
    </w:p>
    <w:p w14:paraId="59610A7C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Client Code</w:t>
      </w:r>
    </w:p>
    <w:p w14:paraId="7ADC29FC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VAR margin + Extreme Loss margin</w:t>
      </w:r>
    </w:p>
    <w:p w14:paraId="6B439ACF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Minimum Margin</w:t>
      </w:r>
    </w:p>
    <w:p w14:paraId="1B96F78E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Additional margin</w:t>
      </w:r>
    </w:p>
    <w:p w14:paraId="09A3BBE9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MTM Loss</w:t>
      </w:r>
    </w:p>
    <w:p w14:paraId="696C8B65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EOD Total actual margin (VAR margin + Extreme Loss margin + Additional Margin + MTM)</w:t>
      </w:r>
    </w:p>
    <w:p w14:paraId="042C92E9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EOD Total margin to be collected (Minimum margin + Additional Margin + MTM)</w:t>
      </w:r>
    </w:p>
    <w:p w14:paraId="3D0CB9BB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Peak of Intra-day margin to be collected</w:t>
      </w:r>
    </w:p>
    <w:p w14:paraId="265FB7C1" w14:textId="2C3E008B" w:rsidR="008E32BD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Client/Proprietary Flag</w:t>
      </w:r>
    </w:p>
    <w:p w14:paraId="6B95F164" w14:textId="265D7CD7" w:rsidR="00AC6F9D" w:rsidRDefault="00AC6F9D" w:rsidP="000E0A32">
      <w:pPr>
        <w:rPr>
          <w:spacing w:val="-3"/>
          <w:lang w:val="en-IN"/>
        </w:rPr>
      </w:pPr>
    </w:p>
    <w:p w14:paraId="6B8B18FF" w14:textId="524AE71F" w:rsidR="000C3509" w:rsidRDefault="000C3509" w:rsidP="000E0A32">
      <w:pPr>
        <w:rPr>
          <w:spacing w:val="-3"/>
          <w:lang w:val="en-IN"/>
        </w:rPr>
      </w:pPr>
    </w:p>
    <w:p w14:paraId="1E916D1A" w14:textId="39432638" w:rsidR="000C3509" w:rsidRDefault="000C3509" w:rsidP="000E0A32">
      <w:pPr>
        <w:rPr>
          <w:spacing w:val="-3"/>
          <w:lang w:val="en-IN"/>
        </w:rPr>
      </w:pPr>
    </w:p>
    <w:p w14:paraId="601E0AAF" w14:textId="2D0EEC8A" w:rsidR="000C3509" w:rsidRDefault="000C3509" w:rsidP="000E0A32">
      <w:pPr>
        <w:rPr>
          <w:spacing w:val="-3"/>
          <w:lang w:val="en-IN"/>
        </w:rPr>
      </w:pPr>
    </w:p>
    <w:p w14:paraId="30953690" w14:textId="4A11032B" w:rsidR="000C3509" w:rsidRDefault="000C3509" w:rsidP="000E0A32">
      <w:pPr>
        <w:rPr>
          <w:spacing w:val="-3"/>
          <w:lang w:val="en-IN"/>
        </w:rPr>
      </w:pPr>
    </w:p>
    <w:p w14:paraId="09B364F0" w14:textId="47B2AE99" w:rsidR="000C3509" w:rsidRDefault="000C3509" w:rsidP="000E0A32">
      <w:pPr>
        <w:rPr>
          <w:spacing w:val="-3"/>
          <w:lang w:val="en-IN"/>
        </w:rPr>
      </w:pPr>
    </w:p>
    <w:p w14:paraId="2CE0EE36" w14:textId="4F0EF58C" w:rsidR="000C3509" w:rsidRDefault="000C3509" w:rsidP="000E0A32">
      <w:pPr>
        <w:rPr>
          <w:spacing w:val="-3"/>
          <w:lang w:val="en-IN"/>
        </w:rPr>
      </w:pPr>
    </w:p>
    <w:p w14:paraId="0BEEE00B" w14:textId="76777C13" w:rsidR="000C3509" w:rsidRDefault="000C3509" w:rsidP="000E0A32">
      <w:pPr>
        <w:rPr>
          <w:spacing w:val="-3"/>
          <w:lang w:val="en-IN"/>
        </w:rPr>
      </w:pPr>
    </w:p>
    <w:p w14:paraId="60DFE3C1" w14:textId="71B3935E" w:rsidR="000C3509" w:rsidRDefault="000C3509" w:rsidP="000E0A32">
      <w:pPr>
        <w:rPr>
          <w:spacing w:val="-3"/>
          <w:lang w:val="en-IN"/>
        </w:rPr>
      </w:pPr>
    </w:p>
    <w:p w14:paraId="1129624E" w14:textId="5508B917" w:rsidR="000C3509" w:rsidRDefault="000C3509" w:rsidP="000E0A32">
      <w:pPr>
        <w:rPr>
          <w:spacing w:val="-3"/>
          <w:lang w:val="en-IN"/>
        </w:rPr>
      </w:pPr>
    </w:p>
    <w:p w14:paraId="4AB1871D" w14:textId="51569198" w:rsidR="000C3509" w:rsidRDefault="000C3509" w:rsidP="000E0A32">
      <w:pPr>
        <w:rPr>
          <w:spacing w:val="-3"/>
          <w:lang w:val="en-IN"/>
        </w:rPr>
      </w:pPr>
    </w:p>
    <w:p w14:paraId="011C5CBF" w14:textId="0980ED1A" w:rsidR="000C3509" w:rsidRDefault="000C3509" w:rsidP="000E0A32">
      <w:pPr>
        <w:rPr>
          <w:spacing w:val="-3"/>
          <w:lang w:val="en-IN"/>
        </w:rPr>
      </w:pPr>
    </w:p>
    <w:p w14:paraId="3214C27B" w14:textId="09FA5206" w:rsidR="000C3509" w:rsidRDefault="000C3509" w:rsidP="000E0A32">
      <w:pPr>
        <w:rPr>
          <w:spacing w:val="-3"/>
          <w:lang w:val="en-IN"/>
        </w:rPr>
      </w:pPr>
    </w:p>
    <w:p w14:paraId="632970FE" w14:textId="6A5F31F9" w:rsidR="000C3509" w:rsidRDefault="000C3509" w:rsidP="000E0A32">
      <w:pPr>
        <w:rPr>
          <w:spacing w:val="-3"/>
          <w:lang w:val="en-IN"/>
        </w:rPr>
      </w:pPr>
    </w:p>
    <w:p w14:paraId="610D0289" w14:textId="2EFC6E80" w:rsidR="000C3509" w:rsidRDefault="000C3509" w:rsidP="000E0A32">
      <w:pPr>
        <w:rPr>
          <w:spacing w:val="-3"/>
          <w:lang w:val="en-IN"/>
        </w:rPr>
      </w:pPr>
    </w:p>
    <w:p w14:paraId="2527F919" w14:textId="77777777" w:rsidR="000C3509" w:rsidRDefault="000C3509" w:rsidP="000E0A32">
      <w:pPr>
        <w:rPr>
          <w:spacing w:val="-3"/>
          <w:lang w:val="en-IN"/>
        </w:rPr>
      </w:pPr>
    </w:p>
    <w:p w14:paraId="400D3961" w14:textId="2C0B0703" w:rsidR="0054666E" w:rsidRPr="008E32BD" w:rsidRDefault="0054666E" w:rsidP="0054666E">
      <w:pPr>
        <w:pStyle w:val="Heading1"/>
      </w:pPr>
      <w:bookmarkStart w:id="33" w:name="_Toc55570322"/>
      <w:r w:rsidRPr="008E32BD">
        <w:lastRenderedPageBreak/>
        <w:t>Detailed margin file for Clearing Member/Custodian</w:t>
      </w:r>
      <w:r>
        <w:t xml:space="preserve"> (MG1</w:t>
      </w:r>
      <w:r w:rsidR="004525FD">
        <w:t>8</w:t>
      </w:r>
      <w:r>
        <w:t>)</w:t>
      </w:r>
      <w:bookmarkEnd w:id="33"/>
    </w:p>
    <w:p w14:paraId="565F1BAD" w14:textId="77777777" w:rsidR="0054666E" w:rsidRDefault="0054666E" w:rsidP="000C3509">
      <w:pPr>
        <w:pStyle w:val="ListParagraph"/>
        <w:numPr>
          <w:ilvl w:val="0"/>
          <w:numId w:val="30"/>
        </w:numPr>
        <w:ind w:left="284" w:hanging="284"/>
        <w:rPr>
          <w:spacing w:val="-3"/>
          <w:lang w:val="en-IN"/>
        </w:rPr>
      </w:pPr>
      <w:r w:rsidRPr="002D660A">
        <w:rPr>
          <w:spacing w:val="-3"/>
          <w:lang w:val="en-IN"/>
        </w:rPr>
        <w:t>File format for Intra day Margins</w:t>
      </w:r>
    </w:p>
    <w:p w14:paraId="19B599BC" w14:textId="5796F45C" w:rsidR="0054666E" w:rsidRPr="00715D6B" w:rsidRDefault="0054666E" w:rsidP="0054666E">
      <w:pPr>
        <w:rPr>
          <w:spacing w:val="-3"/>
          <w:lang w:val="en-IN"/>
        </w:rPr>
      </w:pPr>
      <w:r w:rsidRPr="00352081">
        <w:rPr>
          <w:i/>
          <w:spacing w:val="-3"/>
          <w:lang w:val="en-IN"/>
        </w:rPr>
        <w:t xml:space="preserve">Naming convention </w:t>
      </w:r>
      <w:r w:rsidRPr="00715D6B">
        <w:rPr>
          <w:spacing w:val="-3"/>
          <w:lang w:val="en-IN"/>
        </w:rPr>
        <w:t>- C_MG1</w:t>
      </w:r>
      <w:r w:rsidR="004525FD">
        <w:rPr>
          <w:spacing w:val="-3"/>
          <w:lang w:val="en-IN"/>
        </w:rPr>
        <w:t>8</w:t>
      </w:r>
      <w:r w:rsidRPr="00715D6B">
        <w:rPr>
          <w:spacing w:val="-3"/>
          <w:lang w:val="en-IN"/>
        </w:rPr>
        <w:t>_P_&lt;MEMBER CODE&gt;_DDMMYYYY_inn.lis.gz</w:t>
      </w:r>
    </w:p>
    <w:p w14:paraId="66D78BA0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Where nn is the batch number</w:t>
      </w:r>
    </w:p>
    <w:p w14:paraId="76145A27" w14:textId="77777777" w:rsidR="0054666E" w:rsidRPr="00166DA3" w:rsidRDefault="0054666E" w:rsidP="0054666E">
      <w:pPr>
        <w:rPr>
          <w:i/>
          <w:spacing w:val="-3"/>
          <w:lang w:val="en-IN"/>
        </w:rPr>
      </w:pPr>
      <w:r w:rsidRPr="00166DA3">
        <w:rPr>
          <w:i/>
          <w:spacing w:val="-3"/>
          <w:lang w:val="en-IN"/>
        </w:rPr>
        <w:t>File location:</w:t>
      </w:r>
    </w:p>
    <w:p w14:paraId="05D392FE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For CMs - CMFTP/C&lt;MEMBERCODE&gt;/REPORTS</w:t>
      </w:r>
    </w:p>
    <w:p w14:paraId="20BAC177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For Custodians - NMASS -&gt; File Mgmt -&gt; File Download</w:t>
      </w:r>
    </w:p>
    <w:p w14:paraId="379CA5A2" w14:textId="77777777" w:rsidR="0054666E" w:rsidRPr="00166DA3" w:rsidRDefault="0054666E" w:rsidP="0054666E">
      <w:pPr>
        <w:rPr>
          <w:i/>
          <w:spacing w:val="-3"/>
          <w:lang w:val="en-IN"/>
        </w:rPr>
      </w:pPr>
      <w:r w:rsidRPr="00166DA3">
        <w:rPr>
          <w:i/>
          <w:spacing w:val="-3"/>
          <w:lang w:val="en-IN"/>
        </w:rPr>
        <w:t>File details and format:</w:t>
      </w:r>
    </w:p>
    <w:p w14:paraId="0F8B028F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Current date</w:t>
      </w:r>
    </w:p>
    <w:p w14:paraId="62EDDF18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Trading member /Custodial participant code</w:t>
      </w:r>
    </w:p>
    <w:p w14:paraId="5A948FEE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VAR margin + Extreme Loss margin</w:t>
      </w:r>
    </w:p>
    <w:p w14:paraId="1062931A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Minimum Margin</w:t>
      </w:r>
    </w:p>
    <w:p w14:paraId="30B206AA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Additional margin</w:t>
      </w:r>
    </w:p>
    <w:p w14:paraId="38B686C5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ICMTM Loss</w:t>
      </w:r>
    </w:p>
    <w:p w14:paraId="4D5CF354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Total actual margin (VAR margin + Extreme Loss margin),</w:t>
      </w:r>
    </w:p>
    <w:p w14:paraId="01EFCD76" w14:textId="77777777" w:rsidR="0054666E" w:rsidRPr="002D660A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Total margin to be collected (Minimum Margin)</w:t>
      </w:r>
    </w:p>
    <w:p w14:paraId="67A9E994" w14:textId="77777777" w:rsidR="0054666E" w:rsidRDefault="0054666E" w:rsidP="0054666E">
      <w:pPr>
        <w:rPr>
          <w:i/>
        </w:rPr>
      </w:pPr>
    </w:p>
    <w:p w14:paraId="7C72B811" w14:textId="77777777" w:rsidR="0054666E" w:rsidRPr="000C3509" w:rsidRDefault="0054666E" w:rsidP="000C3509">
      <w:pPr>
        <w:pStyle w:val="ListParagraph"/>
        <w:numPr>
          <w:ilvl w:val="0"/>
          <w:numId w:val="30"/>
        </w:numPr>
        <w:ind w:left="284" w:hanging="284"/>
        <w:rPr>
          <w:spacing w:val="-3"/>
          <w:lang w:val="en-IN"/>
        </w:rPr>
      </w:pPr>
      <w:r w:rsidRPr="000C3509">
        <w:rPr>
          <w:spacing w:val="-3"/>
          <w:lang w:val="en-IN"/>
        </w:rPr>
        <w:t>File format for End of Day</w:t>
      </w:r>
    </w:p>
    <w:p w14:paraId="580C6B32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i/>
          <w:spacing w:val="-3"/>
          <w:lang w:val="en-IN"/>
        </w:rPr>
        <w:t xml:space="preserve">Naming convention </w:t>
      </w:r>
      <w:r w:rsidRPr="003F2DC0">
        <w:rPr>
          <w:spacing w:val="-3"/>
          <w:lang w:val="en-IN"/>
        </w:rPr>
        <w:t>- C_MG12_&lt;MEMBER CODE&gt;_DDMMYYYY.lis.gz</w:t>
      </w:r>
    </w:p>
    <w:p w14:paraId="6F79434A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i/>
          <w:spacing w:val="-3"/>
          <w:lang w:val="en-IN"/>
        </w:rPr>
        <w:t>File location</w:t>
      </w:r>
      <w:r w:rsidRPr="003F2DC0">
        <w:rPr>
          <w:spacing w:val="-3"/>
          <w:lang w:val="en-IN"/>
        </w:rPr>
        <w:t>:</w:t>
      </w:r>
    </w:p>
    <w:p w14:paraId="1A175DD4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For CMs - CMFTP/C&lt;MEMBERCODE&gt;/REPORTS</w:t>
      </w:r>
    </w:p>
    <w:p w14:paraId="0D774FE2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For Custodians - NMASS -&gt; File Mgmt -&gt; File Download</w:t>
      </w:r>
    </w:p>
    <w:p w14:paraId="3540379E" w14:textId="77777777" w:rsidR="0054666E" w:rsidRPr="003F2DC0" w:rsidRDefault="0054666E" w:rsidP="0054666E">
      <w:pPr>
        <w:rPr>
          <w:i/>
          <w:spacing w:val="-3"/>
          <w:lang w:val="en-IN"/>
        </w:rPr>
      </w:pPr>
      <w:r w:rsidRPr="003F2DC0">
        <w:rPr>
          <w:i/>
          <w:spacing w:val="-3"/>
          <w:lang w:val="en-IN"/>
        </w:rPr>
        <w:t>File details and format:</w:t>
      </w:r>
    </w:p>
    <w:p w14:paraId="7BA269CF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Current date</w:t>
      </w:r>
    </w:p>
    <w:p w14:paraId="20C219FF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Trading member /Custodial participant code</w:t>
      </w:r>
    </w:p>
    <w:p w14:paraId="516BFF69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VAR margin + Extreme Loss margin</w:t>
      </w:r>
    </w:p>
    <w:p w14:paraId="37324CB1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Minimum Margin</w:t>
      </w:r>
    </w:p>
    <w:p w14:paraId="1FB4EB35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Additional margin</w:t>
      </w:r>
    </w:p>
    <w:p w14:paraId="7AB01FF9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MTM Loss</w:t>
      </w:r>
    </w:p>
    <w:p w14:paraId="51C79DD9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EOD Total actual margin (VAR margin + Extreme Loss margin + Additional Margin + MTM)</w:t>
      </w:r>
    </w:p>
    <w:p w14:paraId="71FF7A8D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EOD Total margin to be collected (Minimum margin + Additional Margin + MTM)</w:t>
      </w:r>
    </w:p>
    <w:p w14:paraId="710D6290" w14:textId="77777777" w:rsidR="0054666E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Peak of Intra-day margin to be collected</w:t>
      </w:r>
    </w:p>
    <w:p w14:paraId="02D853A3" w14:textId="4F5F0FC4" w:rsidR="0054666E" w:rsidRDefault="0054666E" w:rsidP="000E0A32">
      <w:pPr>
        <w:rPr>
          <w:spacing w:val="-3"/>
          <w:lang w:val="en-IN"/>
        </w:rPr>
      </w:pPr>
    </w:p>
    <w:p w14:paraId="0CECB5DC" w14:textId="700982B9" w:rsidR="000C3509" w:rsidRDefault="000C3509" w:rsidP="000E0A32">
      <w:pPr>
        <w:rPr>
          <w:spacing w:val="-3"/>
          <w:lang w:val="en-IN"/>
        </w:rPr>
      </w:pPr>
    </w:p>
    <w:p w14:paraId="37E8F030" w14:textId="699D8C14" w:rsidR="000C3509" w:rsidRDefault="000C3509" w:rsidP="000E0A32">
      <w:pPr>
        <w:rPr>
          <w:spacing w:val="-3"/>
          <w:lang w:val="en-IN"/>
        </w:rPr>
      </w:pPr>
    </w:p>
    <w:p w14:paraId="5C13D94B" w14:textId="4A492F11" w:rsidR="000C3509" w:rsidRDefault="000C3509" w:rsidP="000E0A32">
      <w:pPr>
        <w:rPr>
          <w:spacing w:val="-3"/>
          <w:lang w:val="en-IN"/>
        </w:rPr>
      </w:pPr>
    </w:p>
    <w:p w14:paraId="749F696D" w14:textId="74264E3E" w:rsidR="000C3509" w:rsidRDefault="000C3509" w:rsidP="000E0A32">
      <w:pPr>
        <w:rPr>
          <w:spacing w:val="-3"/>
          <w:lang w:val="en-IN"/>
        </w:rPr>
      </w:pPr>
    </w:p>
    <w:p w14:paraId="7C948DFE" w14:textId="49B6A64D" w:rsidR="000C3509" w:rsidRDefault="000C3509" w:rsidP="000E0A32">
      <w:pPr>
        <w:rPr>
          <w:spacing w:val="-3"/>
          <w:lang w:val="en-IN"/>
        </w:rPr>
      </w:pPr>
    </w:p>
    <w:p w14:paraId="7F16C464" w14:textId="0CECA6B2" w:rsidR="000C3509" w:rsidRDefault="000C3509" w:rsidP="000E0A32">
      <w:pPr>
        <w:rPr>
          <w:spacing w:val="-3"/>
          <w:lang w:val="en-IN"/>
        </w:rPr>
      </w:pPr>
    </w:p>
    <w:p w14:paraId="6DC3A0F3" w14:textId="4E465E5B" w:rsidR="000C3509" w:rsidRDefault="000C3509" w:rsidP="000E0A32">
      <w:pPr>
        <w:rPr>
          <w:spacing w:val="-3"/>
          <w:lang w:val="en-IN"/>
        </w:rPr>
      </w:pPr>
    </w:p>
    <w:p w14:paraId="7C9EB8EC" w14:textId="09C035C9" w:rsidR="000C3509" w:rsidRDefault="000C3509" w:rsidP="000E0A32">
      <w:pPr>
        <w:rPr>
          <w:spacing w:val="-3"/>
          <w:lang w:val="en-IN"/>
        </w:rPr>
      </w:pPr>
    </w:p>
    <w:p w14:paraId="2DDC0CE7" w14:textId="0E264351" w:rsidR="000C3509" w:rsidRDefault="000C3509" w:rsidP="000E0A32">
      <w:pPr>
        <w:rPr>
          <w:spacing w:val="-3"/>
          <w:lang w:val="en-IN"/>
        </w:rPr>
      </w:pPr>
    </w:p>
    <w:p w14:paraId="6CF129DA" w14:textId="5A0BAE3C" w:rsidR="000C3509" w:rsidRDefault="000C3509" w:rsidP="000E0A32">
      <w:pPr>
        <w:rPr>
          <w:spacing w:val="-3"/>
          <w:lang w:val="en-IN"/>
        </w:rPr>
      </w:pPr>
    </w:p>
    <w:p w14:paraId="0D282B50" w14:textId="5E01E814" w:rsidR="000C3509" w:rsidRDefault="000C3509" w:rsidP="000E0A32">
      <w:pPr>
        <w:rPr>
          <w:spacing w:val="-3"/>
          <w:lang w:val="en-IN"/>
        </w:rPr>
      </w:pPr>
    </w:p>
    <w:p w14:paraId="0A312BE6" w14:textId="532E1653" w:rsidR="000C3509" w:rsidRDefault="000C3509" w:rsidP="000E0A32">
      <w:pPr>
        <w:rPr>
          <w:spacing w:val="-3"/>
          <w:lang w:val="en-IN"/>
        </w:rPr>
      </w:pPr>
    </w:p>
    <w:p w14:paraId="2A1B57E1" w14:textId="72807E9F" w:rsidR="000C3509" w:rsidRDefault="000C3509" w:rsidP="000E0A32">
      <w:pPr>
        <w:rPr>
          <w:spacing w:val="-3"/>
          <w:lang w:val="en-IN"/>
        </w:rPr>
      </w:pPr>
    </w:p>
    <w:p w14:paraId="4686812A" w14:textId="77777777" w:rsidR="000C3509" w:rsidRPr="00276B91" w:rsidRDefault="000C3509" w:rsidP="000E0A32">
      <w:pPr>
        <w:rPr>
          <w:spacing w:val="-3"/>
          <w:lang w:val="en-IN"/>
        </w:rPr>
      </w:pPr>
    </w:p>
    <w:p w14:paraId="265FB7C2" w14:textId="77777777" w:rsidR="002B5E9D" w:rsidRPr="00276B91" w:rsidRDefault="002B5E9D" w:rsidP="00141CB6">
      <w:pPr>
        <w:pStyle w:val="Heading1"/>
        <w:rPr>
          <w:szCs w:val="24"/>
        </w:rPr>
      </w:pPr>
      <w:bookmarkStart w:id="34" w:name="_Toc55570323"/>
      <w:r w:rsidRPr="00276B91">
        <w:rPr>
          <w:szCs w:val="24"/>
        </w:rPr>
        <w:lastRenderedPageBreak/>
        <w:t>VAR Margin File</w:t>
      </w:r>
      <w:r w:rsidR="0016023A" w:rsidRPr="00276B91">
        <w:rPr>
          <w:szCs w:val="24"/>
        </w:rPr>
        <w:t xml:space="preserve"> (VAR)</w:t>
      </w:r>
      <w:bookmarkEnd w:id="34"/>
    </w:p>
    <w:p w14:paraId="265FB7C3" w14:textId="77777777" w:rsidR="002B5E9D" w:rsidRPr="00276B91" w:rsidRDefault="002B5E9D" w:rsidP="002B5E9D">
      <w:pPr>
        <w:jc w:val="both"/>
        <w:rPr>
          <w:color w:val="000000"/>
          <w:spacing w:val="-3"/>
          <w:u w:val="single"/>
          <w:lang w:val="en-IN"/>
        </w:rPr>
      </w:pPr>
    </w:p>
    <w:p w14:paraId="265FB7C4" w14:textId="77777777" w:rsidR="002B5E9D" w:rsidRPr="00276B91" w:rsidRDefault="002B5E9D" w:rsidP="000E0A32">
      <w:pPr>
        <w:rPr>
          <w:b/>
          <w:lang w:val="en-GB" w:eastAsia="en-GB"/>
        </w:rPr>
      </w:pPr>
      <w:r w:rsidRPr="00276B91">
        <w:rPr>
          <w:b/>
          <w:lang w:val="en-GB" w:eastAsia="en-GB"/>
        </w:rPr>
        <w:t>File location</w:t>
      </w:r>
    </w:p>
    <w:p w14:paraId="265FB7C5" w14:textId="77777777" w:rsidR="002B5E9D" w:rsidRPr="00276B91" w:rsidRDefault="002B5E9D" w:rsidP="002B5E9D">
      <w:pPr>
        <w:jc w:val="both"/>
        <w:rPr>
          <w:b/>
          <w:color w:val="000000"/>
          <w:spacing w:val="-3"/>
          <w:lang w:val="en-IN"/>
        </w:rPr>
      </w:pPr>
      <w:r w:rsidRPr="00276B91">
        <w:rPr>
          <w:color w:val="000000"/>
          <w:spacing w:val="-3"/>
          <w:lang w:val="en-IN"/>
        </w:rPr>
        <w:t>This file would be generated and disseminated everyday at the end and during the day on the extranet server in the common/var rate directory</w:t>
      </w:r>
    </w:p>
    <w:p w14:paraId="265FB7C6" w14:textId="77777777" w:rsidR="002B5E9D" w:rsidRPr="00276B91" w:rsidRDefault="002B5E9D" w:rsidP="002B5E9D">
      <w:pPr>
        <w:jc w:val="both"/>
        <w:rPr>
          <w:b/>
          <w:color w:val="000000"/>
          <w:spacing w:val="-3"/>
          <w:lang w:val="en-IN"/>
        </w:rPr>
      </w:pPr>
    </w:p>
    <w:p w14:paraId="265FB7C7" w14:textId="77777777" w:rsidR="002B5E9D" w:rsidRPr="00276B91" w:rsidRDefault="002B5E9D" w:rsidP="002B5E9D">
      <w:pPr>
        <w:jc w:val="both"/>
        <w:rPr>
          <w:b/>
          <w:color w:val="000000"/>
          <w:spacing w:val="-3"/>
          <w:lang w:val="en-IN"/>
        </w:rPr>
      </w:pPr>
      <w:r w:rsidRPr="00276B91">
        <w:rPr>
          <w:b/>
          <w:color w:val="000000"/>
          <w:spacing w:val="-3"/>
          <w:lang w:val="en-IN"/>
        </w:rPr>
        <w:t>Naming convention:</w:t>
      </w:r>
    </w:p>
    <w:p w14:paraId="265FB7C8" w14:textId="77777777" w:rsidR="002B5E9D" w:rsidRPr="00276B91" w:rsidRDefault="002B5E9D" w:rsidP="002B5E9D">
      <w:pPr>
        <w:ind w:left="360"/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 xml:space="preserve">C_VAR1_DDMMYYYY_N.DAT where </w:t>
      </w:r>
    </w:p>
    <w:p w14:paraId="265FB7C9" w14:textId="77777777" w:rsidR="002B5E9D" w:rsidRPr="00276B91" w:rsidRDefault="002B5E9D" w:rsidP="002B5E9D">
      <w:pPr>
        <w:ind w:left="360"/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 xml:space="preserve">&lt;DDMMYYYY&gt; represents the current date, </w:t>
      </w:r>
    </w:p>
    <w:p w14:paraId="265FB7CA" w14:textId="77777777" w:rsidR="002B5E9D" w:rsidRPr="00276B91" w:rsidRDefault="002B5E9D" w:rsidP="002B5E9D">
      <w:pPr>
        <w:ind w:left="360"/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 xml:space="preserve">‘N’ represents file batch number for the day. </w:t>
      </w:r>
    </w:p>
    <w:p w14:paraId="265FB7CB" w14:textId="77777777" w:rsidR="002B5E9D" w:rsidRPr="00276B91" w:rsidRDefault="002B5E9D" w:rsidP="002B5E9D">
      <w:pPr>
        <w:jc w:val="both"/>
        <w:rPr>
          <w:color w:val="000000"/>
          <w:lang w:val="en-IN"/>
        </w:rPr>
      </w:pPr>
    </w:p>
    <w:p w14:paraId="265FB7CC" w14:textId="77777777" w:rsidR="002B5E9D" w:rsidRPr="00276B91" w:rsidRDefault="002B5E9D" w:rsidP="002B5E9D">
      <w:pPr>
        <w:adjustRightInd w:val="0"/>
        <w:spacing w:line="240" w:lineRule="atLeast"/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Control Record</w:t>
      </w:r>
    </w:p>
    <w:p w14:paraId="265FB7CD" w14:textId="77777777" w:rsidR="002B5E9D" w:rsidRPr="00276B91" w:rsidRDefault="002B5E9D" w:rsidP="002B5E9D">
      <w:pPr>
        <w:adjustRightInd w:val="0"/>
        <w:spacing w:line="240" w:lineRule="atLeast"/>
        <w:jc w:val="both"/>
        <w:rPr>
          <w:color w:val="000000"/>
          <w:lang w:val="en-IN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0"/>
        <w:gridCol w:w="1620"/>
        <w:gridCol w:w="2363"/>
        <w:gridCol w:w="2573"/>
      </w:tblGrid>
      <w:tr w:rsidR="002B5E9D" w:rsidRPr="00276B91" w14:paraId="265FB7D2" w14:textId="77777777" w:rsidTr="00B2198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CE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Field name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CF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Length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D0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Mandatory/optional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D1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Description</w:t>
            </w:r>
          </w:p>
        </w:tc>
      </w:tr>
      <w:tr w:rsidR="002B5E9D" w:rsidRPr="00276B91" w14:paraId="265FB7D7" w14:textId="77777777" w:rsidTr="00BE6D0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3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Record type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4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Char(2)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5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6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Value is 10</w:t>
            </w:r>
          </w:p>
        </w:tc>
      </w:tr>
      <w:tr w:rsidR="002B5E9D" w:rsidRPr="00276B91" w14:paraId="265FB7DC" w14:textId="77777777" w:rsidTr="00BE6D0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8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Date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9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Char(8)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A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B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Date on which file is generated</w:t>
            </w:r>
          </w:p>
        </w:tc>
      </w:tr>
      <w:tr w:rsidR="002B5E9D" w:rsidRPr="00276B91" w14:paraId="265FB7E1" w14:textId="77777777" w:rsidTr="00BE6D0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D" w14:textId="63585501" w:rsidR="002B5E9D" w:rsidRPr="00276B91" w:rsidRDefault="00B9441F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>
              <w:rPr>
                <w:color w:val="000000"/>
                <w:lang w:val="en-IN"/>
              </w:rPr>
              <w:t>Filler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E" w14:textId="4EC1F67B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F" w14:textId="0219B4D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E0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7E6" w14:textId="77777777" w:rsidTr="00BE6D0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E2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Total records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E3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Number(7)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E4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E5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Total no. of detail record</w:t>
            </w:r>
          </w:p>
        </w:tc>
      </w:tr>
    </w:tbl>
    <w:p w14:paraId="265FB7E7" w14:textId="77777777" w:rsidR="002B5E9D" w:rsidRPr="00276B91" w:rsidRDefault="002B5E9D" w:rsidP="002B5E9D">
      <w:pPr>
        <w:adjustRightInd w:val="0"/>
        <w:spacing w:line="240" w:lineRule="atLeast"/>
        <w:jc w:val="both"/>
        <w:rPr>
          <w:color w:val="000000"/>
          <w:lang w:val="en-IN"/>
        </w:rPr>
      </w:pPr>
    </w:p>
    <w:p w14:paraId="265FB7E8" w14:textId="77777777" w:rsidR="002B5E9D" w:rsidRPr="00276B91" w:rsidRDefault="002B5E9D" w:rsidP="002B5E9D">
      <w:pPr>
        <w:adjustRightInd w:val="0"/>
        <w:spacing w:line="240" w:lineRule="atLeast"/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Detail Record</w:t>
      </w:r>
    </w:p>
    <w:p w14:paraId="265FB7E9" w14:textId="77777777" w:rsidR="002B5E9D" w:rsidRPr="00276B91" w:rsidRDefault="002B5E9D" w:rsidP="002B5E9D">
      <w:pPr>
        <w:adjustRightInd w:val="0"/>
        <w:spacing w:line="240" w:lineRule="atLeast"/>
        <w:jc w:val="both"/>
        <w:rPr>
          <w:color w:val="000000"/>
          <w:lang w:val="en-IN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46"/>
        <w:gridCol w:w="2214"/>
        <w:gridCol w:w="2363"/>
        <w:gridCol w:w="1656"/>
      </w:tblGrid>
      <w:tr w:rsidR="002B5E9D" w:rsidRPr="00276B91" w14:paraId="265FB7EE" w14:textId="77777777" w:rsidTr="00B2198F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EA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Field name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EB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Length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EC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Mandatory/optional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ED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Description</w:t>
            </w:r>
          </w:p>
        </w:tc>
      </w:tr>
      <w:tr w:rsidR="002B5E9D" w:rsidRPr="00276B91" w14:paraId="265FB7F3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EF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Record type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0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Char(2)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1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2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Value is 20.</w:t>
            </w:r>
          </w:p>
        </w:tc>
      </w:tr>
      <w:tr w:rsidR="002B5E9D" w:rsidRPr="00276B91" w14:paraId="265FB7F8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4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Sec symbol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5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Char(10)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6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7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7FD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9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Sec series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A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Char(2)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B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C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02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E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ISIN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F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Char(12)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0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1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07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3" w14:textId="0E6C3B35" w:rsidR="002B5E9D" w:rsidRPr="00276B91" w:rsidRDefault="00F65B34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>
              <w:rPr>
                <w:color w:val="000000"/>
                <w:lang w:val="en-IN"/>
              </w:rPr>
              <w:t>Security VAR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4" w14:textId="692819F2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5" w14:textId="427853DF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6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0C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8" w14:textId="1D366EA0" w:rsidR="002B5E9D" w:rsidRPr="00276B91" w:rsidRDefault="00B9441F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>
              <w:rPr>
                <w:color w:val="000000"/>
                <w:lang w:val="en-IN"/>
              </w:rPr>
              <w:t>Filler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9" w14:textId="4C3EB715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A" w14:textId="1D027AFF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B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11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D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VAR margin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E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Number(5,2)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F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0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16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2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Extreme loss rate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3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Number(5,2)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4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5" w14:textId="77777777" w:rsidR="002B5E9D" w:rsidRPr="00276B91" w:rsidRDefault="002B5E9D" w:rsidP="00BE6D03">
            <w:pPr>
              <w:keepLines/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1B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7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Ad-hoc margin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8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Number(5,2)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9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A" w14:textId="77777777" w:rsidR="002B5E9D" w:rsidRPr="00276B91" w:rsidRDefault="002B5E9D" w:rsidP="00BE6D03">
            <w:pPr>
              <w:keepLines/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20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C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Daily margin rate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D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Number(5,2)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E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F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</w:tbl>
    <w:p w14:paraId="265FB821" w14:textId="77777777" w:rsidR="002B5E9D" w:rsidRPr="00276B91" w:rsidRDefault="002B5E9D" w:rsidP="002B5E9D">
      <w:pPr>
        <w:adjustRightInd w:val="0"/>
        <w:spacing w:line="240" w:lineRule="atLeast"/>
        <w:jc w:val="both"/>
        <w:rPr>
          <w:b/>
          <w:bCs/>
          <w:color w:val="000000"/>
          <w:lang w:val="en-IN"/>
        </w:rPr>
      </w:pPr>
    </w:p>
    <w:p w14:paraId="265FB822" w14:textId="77777777" w:rsidR="002B5E9D" w:rsidRPr="00276B91" w:rsidRDefault="002B5E9D" w:rsidP="00A33383">
      <w:pPr>
        <w:pStyle w:val="Heading1"/>
        <w:rPr>
          <w:kern w:val="24"/>
          <w:szCs w:val="24"/>
        </w:rPr>
      </w:pPr>
      <w:r w:rsidRPr="00276B91">
        <w:rPr>
          <w:b w:val="0"/>
          <w:bCs w:val="0"/>
          <w:color w:val="000000"/>
          <w:spacing w:val="-3"/>
          <w:szCs w:val="24"/>
        </w:rPr>
        <w:br w:type="page"/>
      </w:r>
      <w:r w:rsidRPr="00276B91">
        <w:rPr>
          <w:kern w:val="24"/>
          <w:szCs w:val="24"/>
        </w:rPr>
        <w:lastRenderedPageBreak/>
        <w:t xml:space="preserve"> </w:t>
      </w:r>
      <w:bookmarkStart w:id="35" w:name="_Toc55570324"/>
      <w:r w:rsidR="00A33383" w:rsidRPr="00276B91">
        <w:rPr>
          <w:kern w:val="24"/>
          <w:szCs w:val="24"/>
        </w:rPr>
        <w:t>Securities category file</w:t>
      </w:r>
      <w:r w:rsidR="0016023A" w:rsidRPr="00276B91">
        <w:rPr>
          <w:kern w:val="24"/>
          <w:szCs w:val="24"/>
        </w:rPr>
        <w:t xml:space="preserve"> (CATG)</w:t>
      </w:r>
      <w:bookmarkEnd w:id="35"/>
    </w:p>
    <w:p w14:paraId="265FB823" w14:textId="77777777" w:rsidR="002B5E9D" w:rsidRPr="00276B91" w:rsidRDefault="002B5E9D" w:rsidP="000E0A32">
      <w:pPr>
        <w:rPr>
          <w:b/>
          <w:color w:val="000000"/>
          <w:kern w:val="24"/>
        </w:rPr>
      </w:pPr>
      <w:r w:rsidRPr="00276B91">
        <w:rPr>
          <w:b/>
          <w:kern w:val="24"/>
        </w:rPr>
        <w:t>File location</w:t>
      </w:r>
    </w:p>
    <w:p w14:paraId="265FB824" w14:textId="77777777" w:rsidR="002B5E9D" w:rsidRPr="00276B91" w:rsidRDefault="002B5E9D" w:rsidP="002B5E9D">
      <w:pPr>
        <w:overflowPunct w:val="0"/>
        <w:adjustRightInd w:val="0"/>
        <w:rPr>
          <w:b/>
        </w:rPr>
      </w:pPr>
      <w:r w:rsidRPr="00276B91">
        <w:rPr>
          <w:color w:val="000000"/>
        </w:rPr>
        <w:t>This file would be generated and disseminated on the extranet server</w:t>
      </w:r>
      <w:r w:rsidRPr="00276B91">
        <w:rPr>
          <w:b/>
        </w:rPr>
        <w:t xml:space="preserve"> </w:t>
      </w:r>
    </w:p>
    <w:p w14:paraId="265FB825" w14:textId="77777777" w:rsidR="002B5E9D" w:rsidRPr="00276B91" w:rsidRDefault="002B5E9D" w:rsidP="002B5E9D">
      <w:pPr>
        <w:overflowPunct w:val="0"/>
        <w:adjustRightInd w:val="0"/>
        <w:jc w:val="both"/>
        <w:rPr>
          <w:color w:val="000000"/>
        </w:rPr>
      </w:pPr>
    </w:p>
    <w:p w14:paraId="265FB826" w14:textId="77777777" w:rsidR="002B5E9D" w:rsidRPr="00276B91" w:rsidRDefault="002B5E9D" w:rsidP="000E0A32">
      <w:pPr>
        <w:rPr>
          <w:b/>
        </w:rPr>
      </w:pPr>
      <w:r w:rsidRPr="00276B91">
        <w:rPr>
          <w:b/>
        </w:rPr>
        <w:t>Naming convention:</w:t>
      </w:r>
    </w:p>
    <w:p w14:paraId="265FB827" w14:textId="77777777" w:rsidR="002B5E9D" w:rsidRPr="00276B91" w:rsidRDefault="002B5E9D" w:rsidP="002B5E9D">
      <w:pPr>
        <w:overflowPunct w:val="0"/>
        <w:adjustRightInd w:val="0"/>
      </w:pPr>
    </w:p>
    <w:p w14:paraId="265FB828" w14:textId="77777777" w:rsidR="002B5E9D" w:rsidRPr="00276B91" w:rsidRDefault="002B5E9D" w:rsidP="002B5E9D">
      <w:pPr>
        <w:overflowPunct w:val="0"/>
        <w:adjustRightInd w:val="0"/>
        <w:rPr>
          <w:color w:val="000000"/>
        </w:rPr>
      </w:pPr>
      <w:r w:rsidRPr="00276B91">
        <w:rPr>
          <w:color w:val="000000"/>
        </w:rPr>
        <w:t>&lt;C_CATG_&lt;MONYYYY&gt;.Tnn</w:t>
      </w:r>
    </w:p>
    <w:p w14:paraId="265FB829" w14:textId="77777777" w:rsidR="002B5E9D" w:rsidRPr="00276B91" w:rsidRDefault="002B5E9D" w:rsidP="002B5E9D">
      <w:pPr>
        <w:overflowPunct w:val="0"/>
        <w:adjustRightInd w:val="0"/>
        <w:ind w:left="1080"/>
      </w:pPr>
    </w:p>
    <w:p w14:paraId="265FB82A" w14:textId="77777777" w:rsidR="002B5E9D" w:rsidRPr="00276B91" w:rsidRDefault="002B5E9D" w:rsidP="002B5E9D">
      <w:pPr>
        <w:overflowPunct w:val="0"/>
        <w:adjustRightInd w:val="0"/>
      </w:pPr>
      <w:r w:rsidRPr="00276B91">
        <w:t>where,</w:t>
      </w:r>
    </w:p>
    <w:p w14:paraId="265FB82B" w14:textId="77777777" w:rsidR="002B5E9D" w:rsidRPr="00276B91" w:rsidRDefault="002B5E9D" w:rsidP="002B5E9D">
      <w:pPr>
        <w:overflowPunct w:val="0"/>
        <w:adjustRightInd w:val="0"/>
        <w:ind w:left="720"/>
      </w:pPr>
      <w:r w:rsidRPr="00276B91">
        <w:rPr>
          <w:color w:val="000000"/>
        </w:rPr>
        <w:t>MONYYYY</w:t>
      </w:r>
      <w:r w:rsidRPr="00276B91">
        <w:t xml:space="preserve"> </w:t>
      </w:r>
      <w:r w:rsidRPr="00276B91">
        <w:tab/>
        <w:t xml:space="preserve">- </w:t>
      </w:r>
      <w:r w:rsidRPr="00276B91">
        <w:rPr>
          <w:color w:val="000000"/>
        </w:rPr>
        <w:t>is the applicable month and year for which the file is generated</w:t>
      </w:r>
      <w:r w:rsidRPr="00276B91">
        <w:t xml:space="preserve"> </w:t>
      </w:r>
      <w:r w:rsidRPr="00276B91">
        <w:tab/>
      </w:r>
    </w:p>
    <w:p w14:paraId="265FB82C" w14:textId="77777777" w:rsidR="002B5E9D" w:rsidRPr="00276B91" w:rsidRDefault="002B5E9D" w:rsidP="002B5E9D">
      <w:pPr>
        <w:overflowPunct w:val="0"/>
        <w:adjustRightInd w:val="0"/>
        <w:ind w:left="720"/>
      </w:pPr>
      <w:r w:rsidRPr="00276B91">
        <w:rPr>
          <w:color w:val="000000"/>
        </w:rPr>
        <w:t>T</w:t>
      </w:r>
      <w:r w:rsidRPr="00276B91">
        <w:rPr>
          <w:color w:val="000000"/>
        </w:rPr>
        <w:tab/>
      </w:r>
      <w:r w:rsidRPr="00276B91">
        <w:rPr>
          <w:color w:val="000000"/>
        </w:rPr>
        <w:tab/>
        <w:t xml:space="preserve">- is the </w:t>
      </w:r>
      <w:r w:rsidRPr="00276B91">
        <w:t>file indicator</w:t>
      </w:r>
    </w:p>
    <w:p w14:paraId="265FB82D" w14:textId="77777777" w:rsidR="002B5E9D" w:rsidRPr="00276B91" w:rsidRDefault="002B5E9D" w:rsidP="002B5E9D">
      <w:pPr>
        <w:overflowPunct w:val="0"/>
        <w:adjustRightInd w:val="0"/>
        <w:ind w:left="720"/>
      </w:pPr>
      <w:r w:rsidRPr="00276B91">
        <w:rPr>
          <w:color w:val="000000"/>
        </w:rPr>
        <w:t>nn</w:t>
      </w:r>
      <w:r w:rsidRPr="00276B91">
        <w:rPr>
          <w:color w:val="000000"/>
        </w:rPr>
        <w:tab/>
      </w:r>
      <w:r w:rsidRPr="00276B91">
        <w:rPr>
          <w:color w:val="000000"/>
        </w:rPr>
        <w:tab/>
        <w:t>- is the batch number</w:t>
      </w:r>
      <w:r w:rsidRPr="00276B91">
        <w:t xml:space="preserve"> </w:t>
      </w:r>
    </w:p>
    <w:p w14:paraId="265FB82E" w14:textId="77777777" w:rsidR="002B5E9D" w:rsidRPr="00276B91" w:rsidRDefault="002B5E9D" w:rsidP="002B5E9D">
      <w:pPr>
        <w:overflowPunct w:val="0"/>
        <w:adjustRightInd w:val="0"/>
        <w:jc w:val="both"/>
        <w:rPr>
          <w:color w:val="000000"/>
        </w:rPr>
      </w:pPr>
    </w:p>
    <w:p w14:paraId="265FB82F" w14:textId="77777777" w:rsidR="002B5E9D" w:rsidRPr="00276B91" w:rsidRDefault="002B5E9D" w:rsidP="002B5E9D">
      <w:pPr>
        <w:overflowPunct w:val="0"/>
        <w:adjustRightInd w:val="0"/>
        <w:jc w:val="both"/>
        <w:rPr>
          <w:color w:val="000000"/>
        </w:rPr>
      </w:pPr>
      <w:r w:rsidRPr="00276B91">
        <w:rPr>
          <w:color w:val="000000"/>
        </w:rPr>
        <w:t>The file will be CSV file.</w:t>
      </w:r>
    </w:p>
    <w:p w14:paraId="265FB830" w14:textId="77777777" w:rsidR="002B5E9D" w:rsidRPr="00276B91" w:rsidRDefault="002B5E9D" w:rsidP="000E0A32">
      <w:pPr>
        <w:rPr>
          <w:b/>
          <w:lang w:val="en-GB"/>
        </w:rPr>
      </w:pPr>
      <w:r w:rsidRPr="00276B91">
        <w:rPr>
          <w:b/>
          <w:lang w:val="en-GB"/>
        </w:rPr>
        <w:t>Control Record</w:t>
      </w:r>
      <w:r w:rsidRPr="00276B91">
        <w:rPr>
          <w:b/>
          <w:lang w:val="en-GB"/>
        </w:rPr>
        <w:tab/>
      </w:r>
    </w:p>
    <w:p w14:paraId="265FB831" w14:textId="77777777" w:rsidR="002B5E9D" w:rsidRPr="00276B91" w:rsidRDefault="002B5E9D" w:rsidP="002B5E9D">
      <w:pPr>
        <w:overflowPunct w:val="0"/>
        <w:adjustRightInd w:val="0"/>
        <w:jc w:val="both"/>
        <w:rPr>
          <w:b/>
        </w:rPr>
      </w:pPr>
    </w:p>
    <w:tbl>
      <w:tblPr>
        <w:tblW w:w="0" w:type="auto"/>
        <w:tblInd w:w="3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57"/>
        <w:gridCol w:w="2263"/>
        <w:gridCol w:w="1283"/>
        <w:gridCol w:w="1443"/>
        <w:gridCol w:w="2904"/>
      </w:tblGrid>
      <w:tr w:rsidR="002B5E9D" w:rsidRPr="00276B91" w14:paraId="265FB838" w14:textId="77777777" w:rsidTr="00B2198F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32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Sr. No.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33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Field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34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Length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35" w14:textId="77777777"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>Mandatory/</w:t>
            </w:r>
          </w:p>
          <w:p w14:paraId="265FB836" w14:textId="77777777"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>Optional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37" w14:textId="77777777"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>Description</w:t>
            </w:r>
          </w:p>
        </w:tc>
      </w:tr>
      <w:tr w:rsidR="002B5E9D" w:rsidRPr="00276B91" w14:paraId="265FB83E" w14:textId="77777777" w:rsidTr="00BE6D0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39" w14:textId="77777777" w:rsidR="002B5E9D" w:rsidRPr="00276B91" w:rsidRDefault="002B5E9D" w:rsidP="002B5E9D">
            <w:pPr>
              <w:numPr>
                <w:ilvl w:val="0"/>
                <w:numId w:val="2"/>
              </w:numPr>
              <w:tabs>
                <w:tab w:val="left" w:pos="360"/>
              </w:tabs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3A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Record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3B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Number(2)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3C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3D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Record Type – Value is 10</w:t>
            </w:r>
          </w:p>
        </w:tc>
      </w:tr>
      <w:tr w:rsidR="002B5E9D" w:rsidRPr="00276B91" w14:paraId="265FB845" w14:textId="77777777" w:rsidTr="00BE6D0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3F" w14:textId="77777777" w:rsidR="002B5E9D" w:rsidRPr="00276B91" w:rsidRDefault="002B5E9D" w:rsidP="002B5E9D">
            <w:pPr>
              <w:numPr>
                <w:ilvl w:val="0"/>
                <w:numId w:val="2"/>
              </w:numPr>
              <w:autoSpaceDE w:val="0"/>
              <w:autoSpaceDN/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0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 xml:space="preserve">Applicable Month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1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Char(3)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2" w14:textId="77777777" w:rsidR="002B5E9D" w:rsidRPr="00276B91" w:rsidRDefault="002B5E9D" w:rsidP="00BE6D03">
            <w:pPr>
              <w:overflowPunct w:val="0"/>
              <w:adjustRightInd w:val="0"/>
              <w:jc w:val="center"/>
              <w:rPr>
                <w:color w:val="000000"/>
              </w:rPr>
            </w:pPr>
            <w:r w:rsidRPr="00276B91">
              <w:rPr>
                <w:color w:val="000000"/>
              </w:rPr>
              <w:t>Mandatory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3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Applicable Month -</w:t>
            </w:r>
          </w:p>
          <w:p w14:paraId="265FB844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MON</w:t>
            </w:r>
          </w:p>
        </w:tc>
      </w:tr>
      <w:tr w:rsidR="002B5E9D" w:rsidRPr="00276B91" w14:paraId="265FB84B" w14:textId="77777777" w:rsidTr="00BE6D0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6" w14:textId="77777777" w:rsidR="002B5E9D" w:rsidRPr="00276B91" w:rsidRDefault="002B5E9D" w:rsidP="002B5E9D">
            <w:pPr>
              <w:numPr>
                <w:ilvl w:val="0"/>
                <w:numId w:val="2"/>
              </w:numPr>
              <w:tabs>
                <w:tab w:val="left" w:pos="360"/>
              </w:tabs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7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Applicable Year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8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Char(4)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9" w14:textId="77777777" w:rsidR="002B5E9D" w:rsidRPr="00276B91" w:rsidRDefault="002B5E9D" w:rsidP="00BE6D03">
            <w:pPr>
              <w:overflowPunct w:val="0"/>
              <w:adjustRightInd w:val="0"/>
              <w:jc w:val="center"/>
              <w:rPr>
                <w:color w:val="000000"/>
              </w:rPr>
            </w:pPr>
            <w:r w:rsidRPr="00276B91">
              <w:rPr>
                <w:color w:val="000000"/>
              </w:rPr>
              <w:t>Mandatory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A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Applicable Year- YYYY</w:t>
            </w:r>
          </w:p>
        </w:tc>
      </w:tr>
      <w:tr w:rsidR="002B5E9D" w:rsidRPr="00276B91" w14:paraId="265FB851" w14:textId="77777777" w:rsidTr="00BE6D0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C" w14:textId="77777777" w:rsidR="002B5E9D" w:rsidRPr="00276B91" w:rsidRDefault="002B5E9D" w:rsidP="002B5E9D">
            <w:pPr>
              <w:numPr>
                <w:ilvl w:val="0"/>
                <w:numId w:val="2"/>
              </w:numPr>
              <w:tabs>
                <w:tab w:val="left" w:pos="360"/>
              </w:tabs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D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Total Number of detail records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E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Number(6)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F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50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Total Number of Detail Records in the file</w:t>
            </w:r>
          </w:p>
        </w:tc>
      </w:tr>
    </w:tbl>
    <w:p w14:paraId="265FB852" w14:textId="77777777" w:rsidR="002B5E9D" w:rsidRPr="00276B91" w:rsidRDefault="002B5E9D" w:rsidP="002B5E9D">
      <w:pPr>
        <w:overflowPunct w:val="0"/>
        <w:adjustRightInd w:val="0"/>
        <w:jc w:val="both"/>
      </w:pPr>
    </w:p>
    <w:p w14:paraId="265FB853" w14:textId="77777777" w:rsidR="002B5E9D" w:rsidRPr="00276B91" w:rsidRDefault="002B5E9D" w:rsidP="002B5E9D">
      <w:pPr>
        <w:overflowPunct w:val="0"/>
        <w:adjustRightInd w:val="0"/>
        <w:jc w:val="both"/>
      </w:pPr>
      <w:r w:rsidRPr="00276B91">
        <w:rPr>
          <w:b/>
        </w:rPr>
        <w:t xml:space="preserve">   Detail Record Format</w:t>
      </w:r>
      <w:r w:rsidRPr="00276B91">
        <w:t xml:space="preserve"> </w:t>
      </w:r>
    </w:p>
    <w:p w14:paraId="265FB854" w14:textId="77777777" w:rsidR="002B5E9D" w:rsidRPr="00276B91" w:rsidRDefault="002B5E9D" w:rsidP="002B5E9D">
      <w:pPr>
        <w:overflowPunct w:val="0"/>
        <w:adjustRightInd w:val="0"/>
        <w:jc w:val="both"/>
        <w:rPr>
          <w:snapToGrid w:val="0"/>
        </w:rPr>
      </w:pPr>
    </w:p>
    <w:tbl>
      <w:tblPr>
        <w:tblW w:w="8820" w:type="dxa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56"/>
        <w:gridCol w:w="1864"/>
        <w:gridCol w:w="1514"/>
        <w:gridCol w:w="1726"/>
        <w:gridCol w:w="3060"/>
      </w:tblGrid>
      <w:tr w:rsidR="002B5E9D" w:rsidRPr="00276B91" w14:paraId="265FB85B" w14:textId="77777777" w:rsidTr="00B2198F">
        <w:trPr>
          <w:tblHeader/>
        </w:trPr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55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Sr. No.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56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Field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57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Length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58" w14:textId="77777777"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>Mandatory /</w:t>
            </w:r>
          </w:p>
          <w:p w14:paraId="265FB859" w14:textId="77777777"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 xml:space="preserve">Optional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5A" w14:textId="77777777"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>Description</w:t>
            </w:r>
          </w:p>
        </w:tc>
      </w:tr>
      <w:tr w:rsidR="002B5E9D" w:rsidRPr="00276B91" w14:paraId="265FB861" w14:textId="77777777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5C" w14:textId="77777777"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5D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Record Type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5E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Number(2)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5F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0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Record Type – Value is 20</w:t>
            </w:r>
          </w:p>
        </w:tc>
      </w:tr>
      <w:tr w:rsidR="002B5E9D" w:rsidRPr="00276B91" w14:paraId="265FB867" w14:textId="77777777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2" w14:textId="77777777"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3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Security Symbol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4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Char(10)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5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6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Security Symbol</w:t>
            </w:r>
          </w:p>
        </w:tc>
      </w:tr>
      <w:tr w:rsidR="002B5E9D" w:rsidRPr="00276B91" w14:paraId="265FB86D" w14:textId="77777777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8" w14:textId="77777777"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9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Security Series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A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Char(2)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B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C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Security Series</w:t>
            </w:r>
          </w:p>
        </w:tc>
      </w:tr>
      <w:tr w:rsidR="002B5E9D" w:rsidRPr="00276B91" w14:paraId="265FB873" w14:textId="77777777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E" w14:textId="77777777"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F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ISIN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0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Char(12)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1" w14:textId="77777777" w:rsidR="002B5E9D" w:rsidRPr="00276B91" w:rsidRDefault="002B5E9D" w:rsidP="00BE6D03">
            <w:pPr>
              <w:overflowPunct w:val="0"/>
              <w:adjustRightInd w:val="0"/>
              <w:jc w:val="center"/>
              <w:rPr>
                <w:color w:val="000000"/>
              </w:rPr>
            </w:pPr>
            <w:r w:rsidRPr="00276B91">
              <w:rPr>
                <w:color w:val="000000"/>
              </w:rPr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2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ISIN of that security</w:t>
            </w:r>
          </w:p>
        </w:tc>
      </w:tr>
      <w:tr w:rsidR="002B5E9D" w:rsidRPr="00276B91" w14:paraId="265FB879" w14:textId="77777777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4" w14:textId="77777777"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5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Security Category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6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Char(1)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7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8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Security Category applicable on that security in the following month.</w:t>
            </w:r>
          </w:p>
        </w:tc>
      </w:tr>
      <w:tr w:rsidR="002B5E9D" w:rsidRPr="00276B91" w14:paraId="265FB87F" w14:textId="77777777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A" w14:textId="77777777"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B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Security Impact Cost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C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Number(5,2)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D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E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Security Impact Cost</w:t>
            </w:r>
          </w:p>
        </w:tc>
      </w:tr>
    </w:tbl>
    <w:p w14:paraId="265FB880" w14:textId="77777777" w:rsidR="002B5E9D" w:rsidRPr="00276B91" w:rsidRDefault="002B5E9D" w:rsidP="002B5E9D">
      <w:pPr>
        <w:ind w:left="360"/>
        <w:jc w:val="center"/>
        <w:rPr>
          <w:b/>
          <w:bCs/>
          <w:color w:val="000000"/>
          <w:spacing w:val="-3"/>
          <w:lang w:val="en-IN"/>
        </w:rPr>
      </w:pPr>
    </w:p>
    <w:p w14:paraId="265FB881" w14:textId="77777777" w:rsidR="000E62CC" w:rsidRPr="00276B91" w:rsidRDefault="002B5E9D" w:rsidP="00A33383">
      <w:pPr>
        <w:pStyle w:val="Heading1"/>
        <w:rPr>
          <w:szCs w:val="24"/>
        </w:rPr>
      </w:pPr>
      <w:r w:rsidRPr="00276B91">
        <w:rPr>
          <w:color w:val="000000"/>
          <w:szCs w:val="24"/>
          <w:u w:val="single"/>
        </w:rPr>
        <w:br w:type="page"/>
      </w:r>
      <w:bookmarkStart w:id="36" w:name="_Toc405892553"/>
      <w:r w:rsidR="00A33383" w:rsidRPr="00276B91">
        <w:rPr>
          <w:szCs w:val="24"/>
        </w:rPr>
        <w:lastRenderedPageBreak/>
        <w:t xml:space="preserve"> </w:t>
      </w:r>
      <w:bookmarkStart w:id="37" w:name="_Toc55570325"/>
      <w:r w:rsidR="00A33383" w:rsidRPr="00276B91">
        <w:rPr>
          <w:szCs w:val="24"/>
        </w:rPr>
        <w:t>Cross margin benefit and off-setting positions</w:t>
      </w:r>
      <w:bookmarkEnd w:id="36"/>
      <w:r w:rsidR="00A33383" w:rsidRPr="00276B91">
        <w:rPr>
          <w:szCs w:val="24"/>
        </w:rPr>
        <w:t xml:space="preserve"> report</w:t>
      </w:r>
      <w:r w:rsidR="0016023A" w:rsidRPr="00276B91">
        <w:rPr>
          <w:szCs w:val="24"/>
        </w:rPr>
        <w:t xml:space="preserve"> (XM01)</w:t>
      </w:r>
      <w:bookmarkEnd w:id="37"/>
    </w:p>
    <w:p w14:paraId="265FB882" w14:textId="77777777" w:rsidR="000E62CC" w:rsidRPr="00276B91" w:rsidRDefault="000E62CC" w:rsidP="000E62CC">
      <w:r w:rsidRPr="00276B91">
        <w:rPr>
          <w:b/>
          <w:bCs/>
          <w:color w:val="000000"/>
        </w:rPr>
        <w:t> </w:t>
      </w:r>
    </w:p>
    <w:p w14:paraId="265FB883" w14:textId="77777777" w:rsidR="000E62CC" w:rsidRPr="00276B91" w:rsidRDefault="000E62CC" w:rsidP="000E62CC">
      <w:r w:rsidRPr="00276B91">
        <w:rPr>
          <w:b/>
          <w:bCs/>
          <w:color w:val="000000"/>
        </w:rPr>
        <w:t>Cross margin benefit report (XM-01)</w:t>
      </w:r>
    </w:p>
    <w:p w14:paraId="265FB884" w14:textId="77777777" w:rsidR="000E62CC" w:rsidRPr="00276B91" w:rsidRDefault="000E62CC" w:rsidP="000E62CC">
      <w:r w:rsidRPr="00276B91">
        <w:rPr>
          <w:b/>
          <w:bCs/>
          <w:color w:val="000000"/>
        </w:rPr>
        <w:t> </w:t>
      </w:r>
    </w:p>
    <w:p w14:paraId="265FB885" w14:textId="690636D8" w:rsidR="000E62CC" w:rsidRDefault="00194A5F" w:rsidP="000E62CC">
      <w:pPr>
        <w:rPr>
          <w:color w:val="000000"/>
        </w:rPr>
      </w:pPr>
      <w:r>
        <w:rPr>
          <w:color w:val="000000"/>
        </w:rPr>
        <w:t xml:space="preserve">Clearing Member File </w:t>
      </w:r>
      <w:r w:rsidR="000E62CC" w:rsidRPr="00276B91">
        <w:rPr>
          <w:color w:val="000000"/>
        </w:rPr>
        <w:t>- C_XM01_&lt;MEMBER CODE&gt;_DDMMYYYY.csv</w:t>
      </w:r>
    </w:p>
    <w:p w14:paraId="265FB886" w14:textId="2E72F302" w:rsidR="00194A5F" w:rsidRDefault="00194A5F" w:rsidP="00194A5F">
      <w:pPr>
        <w:rPr>
          <w:color w:val="000000"/>
        </w:rPr>
      </w:pPr>
      <w:r>
        <w:rPr>
          <w:color w:val="000000"/>
        </w:rPr>
        <w:t xml:space="preserve">Trading Member File </w:t>
      </w:r>
      <w:r w:rsidRPr="00276B91">
        <w:rPr>
          <w:color w:val="000000"/>
        </w:rPr>
        <w:t>- C_XM01</w:t>
      </w:r>
      <w:r>
        <w:rPr>
          <w:color w:val="000000"/>
        </w:rPr>
        <w:t>_T_</w:t>
      </w:r>
      <w:r w:rsidRPr="00276B91">
        <w:rPr>
          <w:color w:val="000000"/>
        </w:rPr>
        <w:t>&lt;MEMBER CODE&gt;_DDMMYYYY.csv</w:t>
      </w:r>
    </w:p>
    <w:p w14:paraId="265FB887" w14:textId="77777777" w:rsidR="000E62CC" w:rsidRPr="00276B91" w:rsidRDefault="000E62CC" w:rsidP="000E62CC">
      <w:r w:rsidRPr="00276B91">
        <w:rPr>
          <w:color w:val="000000"/>
        </w:rPr>
        <w:t>File location: Reports directory in Extranet folder</w:t>
      </w:r>
    </w:p>
    <w:p w14:paraId="265FB888" w14:textId="77777777" w:rsidR="000E62CC" w:rsidRPr="00276B91" w:rsidRDefault="000E62CC" w:rsidP="000E62CC">
      <w:r w:rsidRPr="00276B91">
        <w:rPr>
          <w:color w:val="000000"/>
        </w:rPr>
        <w:t xml:space="preserve">File details and format: </w:t>
      </w:r>
    </w:p>
    <w:p w14:paraId="265FB889" w14:textId="77777777" w:rsidR="000E62CC" w:rsidRPr="00276B91" w:rsidRDefault="00194A5F" w:rsidP="000E62CC">
      <w:r>
        <w:rPr>
          <w:b/>
          <w:bCs/>
          <w:color w:val="000000"/>
        </w:rPr>
        <w:t xml:space="preserve">Trading Member, </w:t>
      </w:r>
      <w:r w:rsidR="000E62CC" w:rsidRPr="00276B91">
        <w:rPr>
          <w:b/>
          <w:bCs/>
          <w:color w:val="000000"/>
        </w:rPr>
        <w:t>Client wise, security wise record</w:t>
      </w:r>
    </w:p>
    <w:p w14:paraId="265FB88A" w14:textId="77777777" w:rsidR="000E62CC" w:rsidRPr="00276B91" w:rsidRDefault="000E62CC" w:rsidP="000E62CC">
      <w:r w:rsidRPr="00276B91">
        <w:rPr>
          <w:color w:val="000000"/>
        </w:rPr>
        <w:t>Record Type – Value will be 10</w:t>
      </w:r>
    </w:p>
    <w:p w14:paraId="265FB88B" w14:textId="77777777" w:rsidR="00194A5F" w:rsidRDefault="00194A5F" w:rsidP="000E62CC">
      <w:pPr>
        <w:rPr>
          <w:color w:val="000000"/>
        </w:rPr>
      </w:pPr>
      <w:r>
        <w:rPr>
          <w:color w:val="000000"/>
        </w:rPr>
        <w:t>Trading Member Code</w:t>
      </w:r>
    </w:p>
    <w:p w14:paraId="265FB88C" w14:textId="77777777" w:rsidR="000E62CC" w:rsidRPr="00276B91" w:rsidRDefault="000E62CC" w:rsidP="000E62CC">
      <w:r w:rsidRPr="00276B91">
        <w:rPr>
          <w:color w:val="000000"/>
        </w:rPr>
        <w:t>Client Code</w:t>
      </w:r>
    </w:p>
    <w:p w14:paraId="265FB88D" w14:textId="77777777" w:rsidR="000E62CC" w:rsidRPr="00276B91" w:rsidRDefault="000E62CC" w:rsidP="000E62CC">
      <w:r w:rsidRPr="00276B91">
        <w:rPr>
          <w:color w:val="000000"/>
        </w:rPr>
        <w:t>Security Symbol</w:t>
      </w:r>
    </w:p>
    <w:p w14:paraId="265FB88E" w14:textId="77777777" w:rsidR="000E62CC" w:rsidRPr="00276B91" w:rsidRDefault="000E62CC" w:rsidP="000E62CC">
      <w:r w:rsidRPr="00276B91">
        <w:rPr>
          <w:color w:val="000000"/>
        </w:rPr>
        <w:t>Security Series</w:t>
      </w:r>
    </w:p>
    <w:p w14:paraId="265FB88F" w14:textId="77777777" w:rsidR="000E62CC" w:rsidRPr="00276B91" w:rsidRDefault="000E62CC" w:rsidP="000E62CC">
      <w:r w:rsidRPr="00276B91">
        <w:rPr>
          <w:color w:val="000000"/>
        </w:rPr>
        <w:t>Settlement Type</w:t>
      </w:r>
    </w:p>
    <w:p w14:paraId="265FB890" w14:textId="77777777" w:rsidR="000E62CC" w:rsidRPr="00276B91" w:rsidRDefault="000E62CC" w:rsidP="000E62CC">
      <w:r w:rsidRPr="00276B91">
        <w:rPr>
          <w:color w:val="000000"/>
        </w:rPr>
        <w:t>Settlement Number</w:t>
      </w:r>
    </w:p>
    <w:p w14:paraId="265FB891" w14:textId="77777777" w:rsidR="000E62CC" w:rsidRPr="00276B91" w:rsidRDefault="000E62CC" w:rsidP="000E62CC">
      <w:r w:rsidRPr="00276B91">
        <w:rPr>
          <w:color w:val="000000"/>
        </w:rPr>
        <w:t>Net Open Position in Qty</w:t>
      </w:r>
    </w:p>
    <w:p w14:paraId="265FB892" w14:textId="77777777" w:rsidR="000E62CC" w:rsidRPr="00276B91" w:rsidRDefault="000E62CC" w:rsidP="000E62CC">
      <w:r w:rsidRPr="00276B91">
        <w:rPr>
          <w:color w:val="000000"/>
        </w:rPr>
        <w:t>Off-setting Qty</w:t>
      </w:r>
    </w:p>
    <w:p w14:paraId="265FB893" w14:textId="77777777" w:rsidR="000E62CC" w:rsidRPr="00276B91" w:rsidRDefault="000E62CC" w:rsidP="000E62CC">
      <w:r w:rsidRPr="00276B91">
        <w:rPr>
          <w:color w:val="000000"/>
        </w:rPr>
        <w:t>Original Margins (A)</w:t>
      </w:r>
    </w:p>
    <w:p w14:paraId="265FB894" w14:textId="77777777" w:rsidR="000E62CC" w:rsidRPr="00276B91" w:rsidRDefault="000E62CC" w:rsidP="000E62CC">
      <w:r w:rsidRPr="00276B91">
        <w:rPr>
          <w:color w:val="000000"/>
        </w:rPr>
        <w:t>Margin Benefit (B)</w:t>
      </w:r>
    </w:p>
    <w:p w14:paraId="265FB895" w14:textId="77777777" w:rsidR="000E62CC" w:rsidRPr="00276B91" w:rsidRDefault="000E62CC" w:rsidP="000E62CC">
      <w:r w:rsidRPr="00276B91">
        <w:rPr>
          <w:color w:val="000000"/>
        </w:rPr>
        <w:t>Applicable Margins (A)-(B)</w:t>
      </w:r>
    </w:p>
    <w:p w14:paraId="265FB896" w14:textId="77777777" w:rsidR="000E62CC" w:rsidRPr="00276B91" w:rsidRDefault="000E62CC" w:rsidP="000E62CC">
      <w:r w:rsidRPr="00276B91">
        <w:rPr>
          <w:color w:val="000000"/>
        </w:rPr>
        <w:t> </w:t>
      </w:r>
    </w:p>
    <w:p w14:paraId="265FB897" w14:textId="77777777" w:rsidR="000E62CC" w:rsidRPr="00276B91" w:rsidRDefault="000E62CC" w:rsidP="000E62CC">
      <w:r w:rsidRPr="00276B91">
        <w:rPr>
          <w:b/>
          <w:bCs/>
          <w:color w:val="000000"/>
        </w:rPr>
        <w:t>Client wise, cross margin record</w:t>
      </w:r>
    </w:p>
    <w:p w14:paraId="265FB898" w14:textId="77777777" w:rsidR="000E62CC" w:rsidRPr="00276B91" w:rsidRDefault="000E62CC" w:rsidP="000E62CC">
      <w:r w:rsidRPr="00276B91">
        <w:rPr>
          <w:color w:val="000000"/>
        </w:rPr>
        <w:t>Record Type – Value will be 20</w:t>
      </w:r>
    </w:p>
    <w:p w14:paraId="265FB899" w14:textId="77777777" w:rsidR="000E62CC" w:rsidRPr="00276B91" w:rsidRDefault="000E62CC" w:rsidP="000E62CC">
      <w:pPr>
        <w:rPr>
          <w:lang w:val="fr-FR"/>
        </w:rPr>
      </w:pPr>
      <w:r w:rsidRPr="00276B91">
        <w:rPr>
          <w:color w:val="000000"/>
          <w:lang w:val="fr-FR"/>
        </w:rPr>
        <w:t>Client Code</w:t>
      </w:r>
    </w:p>
    <w:p w14:paraId="265FB89A" w14:textId="77777777" w:rsidR="000E62CC" w:rsidRPr="00276B91" w:rsidRDefault="000E62CC" w:rsidP="000E62CC">
      <w:pPr>
        <w:rPr>
          <w:lang w:val="fr-FR"/>
        </w:rPr>
      </w:pPr>
      <w:r w:rsidRPr="00276B91">
        <w:rPr>
          <w:color w:val="000000"/>
          <w:lang w:val="fr-FR"/>
        </w:rPr>
        <w:t>Original Margins (A)</w:t>
      </w:r>
    </w:p>
    <w:p w14:paraId="265FB89B" w14:textId="77777777" w:rsidR="000E62CC" w:rsidRPr="00276B91" w:rsidRDefault="000E62CC" w:rsidP="000E62CC">
      <w:r w:rsidRPr="00276B91">
        <w:rPr>
          <w:color w:val="000000"/>
        </w:rPr>
        <w:t>Margin Benefit (B)</w:t>
      </w:r>
    </w:p>
    <w:p w14:paraId="265FB89C" w14:textId="77777777" w:rsidR="000E62CC" w:rsidRPr="00276B91" w:rsidRDefault="000E62CC" w:rsidP="000E62CC">
      <w:r w:rsidRPr="00276B91">
        <w:rPr>
          <w:color w:val="000000"/>
        </w:rPr>
        <w:t>Applicable Margins (A)-(B)</w:t>
      </w:r>
    </w:p>
    <w:p w14:paraId="265FB89D" w14:textId="77777777" w:rsidR="000E62CC" w:rsidRPr="00276B91" w:rsidRDefault="000E62CC" w:rsidP="000E62CC">
      <w:r w:rsidRPr="00276B91">
        <w:rPr>
          <w:color w:val="000000"/>
        </w:rPr>
        <w:t> </w:t>
      </w:r>
    </w:p>
    <w:p w14:paraId="265FB89E" w14:textId="77777777" w:rsidR="000E62CC" w:rsidRPr="00276B91" w:rsidRDefault="000E62CC" w:rsidP="000E62CC">
      <w:r w:rsidRPr="00276B91">
        <w:rPr>
          <w:b/>
          <w:bCs/>
          <w:color w:val="000000"/>
        </w:rPr>
        <w:t>Member wise, total margin record</w:t>
      </w:r>
    </w:p>
    <w:p w14:paraId="265FB89F" w14:textId="77777777" w:rsidR="000E62CC" w:rsidRPr="00276B91" w:rsidRDefault="000E62CC" w:rsidP="000E62CC">
      <w:r w:rsidRPr="00276B91">
        <w:rPr>
          <w:color w:val="000000"/>
        </w:rPr>
        <w:t>Record Type – Value will be 30</w:t>
      </w:r>
    </w:p>
    <w:p w14:paraId="265FB8A0" w14:textId="77777777" w:rsidR="000E62CC" w:rsidRPr="00276B91" w:rsidRDefault="000E62CC" w:rsidP="000E62CC">
      <w:r w:rsidRPr="00276B91">
        <w:rPr>
          <w:color w:val="000000"/>
        </w:rPr>
        <w:t>Original Margins (A)</w:t>
      </w:r>
    </w:p>
    <w:p w14:paraId="265FB8A1" w14:textId="77777777" w:rsidR="000E62CC" w:rsidRPr="00276B91" w:rsidRDefault="000E62CC" w:rsidP="000E62CC">
      <w:r w:rsidRPr="00276B91">
        <w:rPr>
          <w:color w:val="000000"/>
        </w:rPr>
        <w:t>Margin Benefit (B)</w:t>
      </w:r>
    </w:p>
    <w:p w14:paraId="265FB8A2" w14:textId="77777777" w:rsidR="000E62CC" w:rsidRPr="00276B91" w:rsidRDefault="000E62CC" w:rsidP="000E62CC">
      <w:r w:rsidRPr="00276B91">
        <w:rPr>
          <w:color w:val="000000"/>
        </w:rPr>
        <w:t>Applicable Margins (A)-(B)</w:t>
      </w:r>
    </w:p>
    <w:p w14:paraId="265FB8A3" w14:textId="77777777" w:rsidR="006221AE" w:rsidRPr="00276B91" w:rsidRDefault="000E62CC" w:rsidP="000E62CC">
      <w:r w:rsidRPr="00276B91">
        <w:t> </w:t>
      </w:r>
    </w:p>
    <w:p w14:paraId="265FB8A4" w14:textId="77777777" w:rsidR="006221AE" w:rsidRPr="00276B91" w:rsidRDefault="006221AE">
      <w:pPr>
        <w:autoSpaceDN/>
        <w:spacing w:after="200" w:line="276" w:lineRule="auto"/>
      </w:pPr>
      <w:r w:rsidRPr="00276B91">
        <w:br w:type="page"/>
      </w:r>
    </w:p>
    <w:p w14:paraId="265FB8A5" w14:textId="77777777" w:rsidR="006221AE" w:rsidRPr="00276B91" w:rsidRDefault="006221AE" w:rsidP="006221AE">
      <w:pPr>
        <w:pStyle w:val="Heading1"/>
        <w:rPr>
          <w:szCs w:val="24"/>
        </w:rPr>
      </w:pPr>
      <w:bookmarkStart w:id="38" w:name="_Toc55570326"/>
      <w:r w:rsidRPr="00276B91">
        <w:rPr>
          <w:szCs w:val="24"/>
        </w:rPr>
        <w:lastRenderedPageBreak/>
        <w:t>Details of Collaterals submitted by Clearing Member (MG05)</w:t>
      </w:r>
      <w:bookmarkEnd w:id="38"/>
    </w:p>
    <w:p w14:paraId="265FB8A6" w14:textId="77777777" w:rsidR="006221AE" w:rsidRPr="00276B91" w:rsidRDefault="006221AE" w:rsidP="006221AE">
      <w:pPr>
        <w:jc w:val="both"/>
        <w:rPr>
          <w:color w:val="000000"/>
          <w:lang w:val="en-IN"/>
        </w:rPr>
      </w:pPr>
    </w:p>
    <w:p w14:paraId="265FB8A7" w14:textId="77777777" w:rsidR="006221AE" w:rsidRDefault="006221AE" w:rsidP="006221AE">
      <w:pPr>
        <w:spacing w:line="360" w:lineRule="atLeast"/>
        <w:jc w:val="both"/>
        <w:rPr>
          <w:rFonts w:eastAsia="Batang"/>
        </w:rPr>
      </w:pPr>
      <w:r w:rsidRPr="00276B91">
        <w:rPr>
          <w:rFonts w:eastAsia="Batang"/>
        </w:rPr>
        <w:t>Naming convention C_MG05_MEMBER CODE_DDMMYYYY</w:t>
      </w:r>
      <w:r w:rsidR="0008632E">
        <w:rPr>
          <w:rFonts w:eastAsia="Batang"/>
        </w:rPr>
        <w:t>_NN</w:t>
      </w:r>
      <w:r w:rsidRPr="00276B91">
        <w:rPr>
          <w:rFonts w:eastAsia="Batang"/>
        </w:rPr>
        <w:t>.HTM</w:t>
      </w:r>
    </w:p>
    <w:p w14:paraId="265FB8A8" w14:textId="77777777" w:rsidR="0008632E" w:rsidRDefault="0008632E" w:rsidP="0008632E">
      <w:pPr>
        <w:spacing w:line="360" w:lineRule="atLeast"/>
        <w:jc w:val="both"/>
        <w:rPr>
          <w:rFonts w:eastAsia="Batang"/>
        </w:rPr>
      </w:pPr>
      <w:r>
        <w:rPr>
          <w:rFonts w:eastAsia="Batang"/>
        </w:rPr>
        <w:t xml:space="preserve">     </w:t>
      </w:r>
      <w:r>
        <w:rPr>
          <w:rFonts w:eastAsia="Batang"/>
        </w:rPr>
        <w:tab/>
      </w:r>
      <w:r>
        <w:rPr>
          <w:rFonts w:eastAsia="Batang"/>
        </w:rPr>
        <w:tab/>
        <w:t xml:space="preserve">         </w:t>
      </w:r>
      <w:r w:rsidRPr="00276B91">
        <w:rPr>
          <w:rFonts w:eastAsia="Batang"/>
        </w:rPr>
        <w:t>C_MG05_MEMBER CODE_DDMMYYYY</w:t>
      </w:r>
      <w:r>
        <w:rPr>
          <w:rFonts w:eastAsia="Batang"/>
        </w:rPr>
        <w:t>_NN</w:t>
      </w:r>
      <w:r w:rsidRPr="00276B91">
        <w:rPr>
          <w:rFonts w:eastAsia="Batang"/>
        </w:rPr>
        <w:t>.</w:t>
      </w:r>
      <w:r>
        <w:rPr>
          <w:rFonts w:eastAsia="Batang"/>
        </w:rPr>
        <w:t>CSV</w:t>
      </w:r>
    </w:p>
    <w:p w14:paraId="265FB8A9" w14:textId="77777777" w:rsidR="006221AE" w:rsidRPr="00276B91" w:rsidRDefault="006221AE" w:rsidP="006221AE">
      <w:pPr>
        <w:spacing w:line="360" w:lineRule="atLeast"/>
        <w:jc w:val="both"/>
        <w:rPr>
          <w:rFonts w:eastAsia="Batang"/>
        </w:rPr>
      </w:pPr>
      <w:r w:rsidRPr="00276B91">
        <w:rPr>
          <w:rFonts w:eastAsia="Batang"/>
        </w:rPr>
        <w:t>File location: /CMFTP/C&lt;MEMBER CODE&gt;/REPORTS</w:t>
      </w:r>
    </w:p>
    <w:p w14:paraId="265FB8AA" w14:textId="77777777" w:rsidR="006221AE" w:rsidRPr="00276B91" w:rsidRDefault="006221AE" w:rsidP="006221AE">
      <w:pPr>
        <w:spacing w:line="360" w:lineRule="atLeast"/>
        <w:rPr>
          <w:rFonts w:eastAsia="Batang"/>
        </w:rPr>
      </w:pPr>
      <w:r w:rsidRPr="00276B91">
        <w:rPr>
          <w:rFonts w:eastAsia="Batang"/>
        </w:rPr>
        <w:t>File details and format:</w:t>
      </w:r>
    </w:p>
    <w:p w14:paraId="265FB8AB" w14:textId="77777777" w:rsidR="006221AE" w:rsidRPr="00276B91" w:rsidRDefault="006221AE" w:rsidP="006221AE">
      <w:pPr>
        <w:spacing w:line="240" w:lineRule="atLeast"/>
        <w:jc w:val="both"/>
        <w:rPr>
          <w:iCs/>
          <w:lang w:val="en-IN"/>
        </w:rPr>
      </w:pPr>
    </w:p>
    <w:p w14:paraId="265FB8AC" w14:textId="77777777" w:rsidR="006221AE" w:rsidRPr="00276B91" w:rsidRDefault="006221AE" w:rsidP="006221AE">
      <w:pPr>
        <w:spacing w:line="240" w:lineRule="atLeast"/>
        <w:jc w:val="center"/>
      </w:pPr>
      <w:r w:rsidRPr="00276B91">
        <w:rPr>
          <w:lang w:val="en-IN"/>
        </w:rPr>
        <w:t>Statement of Capital and Collateral Breakup</w:t>
      </w:r>
    </w:p>
    <w:p w14:paraId="265FB8AD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8AE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lang w:val="en-IN"/>
        </w:rPr>
        <w:t xml:space="preserve">Member Type :      </w:t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  <w:t xml:space="preserve">Date: </w:t>
      </w:r>
    </w:p>
    <w:p w14:paraId="265FB8AF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lang w:val="en-IN"/>
        </w:rPr>
        <w:t xml:space="preserve">Member Code :  </w:t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  <w:t xml:space="preserve">Member Name : </w:t>
      </w:r>
    </w:p>
    <w:p w14:paraId="265FB8B0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8B1" w14:textId="77777777" w:rsidR="006221AE" w:rsidRPr="00276B91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Annexure A</w:t>
      </w:r>
    </w:p>
    <w:p w14:paraId="265FB8B2" w14:textId="6F45B2AC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Details of Security Deposit -Bank Guarantee :</w:t>
      </w:r>
    </w:p>
    <w:p w14:paraId="5FE46393" w14:textId="77777777" w:rsidR="00B2198F" w:rsidRPr="00276B91" w:rsidRDefault="00B2198F" w:rsidP="006221AE">
      <w:pPr>
        <w:spacing w:line="240" w:lineRule="atLeast"/>
        <w:jc w:val="both"/>
        <w:rPr>
          <w:b/>
          <w:bCs/>
        </w:rPr>
      </w:pPr>
    </w:p>
    <w:tbl>
      <w:tblPr>
        <w:tblStyle w:val="TableGridLight"/>
        <w:tblW w:w="8565" w:type="dxa"/>
        <w:tblLook w:val="0000" w:firstRow="0" w:lastRow="0" w:firstColumn="0" w:lastColumn="0" w:noHBand="0" w:noVBand="0"/>
      </w:tblPr>
      <w:tblGrid>
        <w:gridCol w:w="597"/>
        <w:gridCol w:w="973"/>
        <w:gridCol w:w="798"/>
        <w:gridCol w:w="1016"/>
        <w:gridCol w:w="685"/>
        <w:gridCol w:w="934"/>
        <w:gridCol w:w="730"/>
        <w:gridCol w:w="730"/>
        <w:gridCol w:w="1032"/>
        <w:gridCol w:w="1070"/>
      </w:tblGrid>
      <w:tr w:rsidR="006221AE" w:rsidRPr="00276B91" w14:paraId="265FB8BD" w14:textId="77777777" w:rsidTr="00B2198F">
        <w:tc>
          <w:tcPr>
            <w:tcW w:w="599" w:type="dxa"/>
          </w:tcPr>
          <w:p w14:paraId="265FB8B3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80" w:type="dxa"/>
          </w:tcPr>
          <w:p w14:paraId="265FB8B4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B.G. No</w:t>
            </w:r>
          </w:p>
        </w:tc>
        <w:tc>
          <w:tcPr>
            <w:tcW w:w="798" w:type="dxa"/>
          </w:tcPr>
          <w:p w14:paraId="265FB8B5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Amt</w:t>
            </w:r>
          </w:p>
        </w:tc>
        <w:tc>
          <w:tcPr>
            <w:tcW w:w="1016" w:type="dxa"/>
          </w:tcPr>
          <w:p w14:paraId="265FB8B6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Blocked Amt</w:t>
            </w:r>
          </w:p>
        </w:tc>
        <w:tc>
          <w:tcPr>
            <w:tcW w:w="686" w:type="dxa"/>
          </w:tcPr>
          <w:p w14:paraId="265FB8B7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Net Amt</w:t>
            </w:r>
          </w:p>
        </w:tc>
        <w:tc>
          <w:tcPr>
            <w:tcW w:w="939" w:type="dxa"/>
          </w:tcPr>
          <w:p w14:paraId="265FB8B8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Bank</w:t>
            </w:r>
          </w:p>
        </w:tc>
        <w:tc>
          <w:tcPr>
            <w:tcW w:w="728" w:type="dxa"/>
          </w:tcPr>
          <w:p w14:paraId="265FB8B9" w14:textId="77777777" w:rsidR="006221AE" w:rsidRPr="00276B91" w:rsidRDefault="006221AE" w:rsidP="00037D0D">
            <w:pPr>
              <w:spacing w:line="240" w:lineRule="atLeast"/>
              <w:ind w:right="-49"/>
              <w:jc w:val="both"/>
            </w:pPr>
            <w:r w:rsidRPr="00276B91">
              <w:t>Issue Date.</w:t>
            </w:r>
          </w:p>
        </w:tc>
        <w:tc>
          <w:tcPr>
            <w:tcW w:w="716" w:type="dxa"/>
          </w:tcPr>
          <w:p w14:paraId="265FB8BA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Mat Date.</w:t>
            </w:r>
          </w:p>
        </w:tc>
        <w:tc>
          <w:tcPr>
            <w:tcW w:w="1033" w:type="dxa"/>
          </w:tcPr>
          <w:p w14:paraId="265FB8BB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NSCCL Ref No.</w:t>
            </w:r>
          </w:p>
        </w:tc>
        <w:tc>
          <w:tcPr>
            <w:tcW w:w="1070" w:type="dxa"/>
          </w:tcPr>
          <w:p w14:paraId="265FB8BC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Remarks</w:t>
            </w:r>
          </w:p>
        </w:tc>
      </w:tr>
    </w:tbl>
    <w:p w14:paraId="265FB8BE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8BF" w14:textId="57CCD83E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Details of Margin Deposit -Bank Guarantee :</w:t>
      </w:r>
    </w:p>
    <w:p w14:paraId="68909431" w14:textId="77777777" w:rsidR="00B2198F" w:rsidRPr="00276B91" w:rsidRDefault="00B2198F" w:rsidP="006221AE">
      <w:pPr>
        <w:spacing w:line="240" w:lineRule="atLeast"/>
        <w:jc w:val="both"/>
        <w:rPr>
          <w:b/>
          <w:bCs/>
        </w:rPr>
      </w:pPr>
    </w:p>
    <w:tbl>
      <w:tblPr>
        <w:tblStyle w:val="TableGridLight"/>
        <w:tblW w:w="8565" w:type="dxa"/>
        <w:tblLook w:val="0000" w:firstRow="0" w:lastRow="0" w:firstColumn="0" w:lastColumn="0" w:noHBand="0" w:noVBand="0"/>
      </w:tblPr>
      <w:tblGrid>
        <w:gridCol w:w="597"/>
        <w:gridCol w:w="973"/>
        <w:gridCol w:w="798"/>
        <w:gridCol w:w="1016"/>
        <w:gridCol w:w="685"/>
        <w:gridCol w:w="934"/>
        <w:gridCol w:w="730"/>
        <w:gridCol w:w="730"/>
        <w:gridCol w:w="1032"/>
        <w:gridCol w:w="1070"/>
      </w:tblGrid>
      <w:tr w:rsidR="006221AE" w:rsidRPr="00276B91" w14:paraId="265FB8CA" w14:textId="77777777" w:rsidTr="00B2198F">
        <w:tc>
          <w:tcPr>
            <w:tcW w:w="599" w:type="dxa"/>
          </w:tcPr>
          <w:p w14:paraId="265FB8C0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80" w:type="dxa"/>
          </w:tcPr>
          <w:p w14:paraId="265FB8C1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B.G. No</w:t>
            </w:r>
          </w:p>
        </w:tc>
        <w:tc>
          <w:tcPr>
            <w:tcW w:w="798" w:type="dxa"/>
          </w:tcPr>
          <w:p w14:paraId="265FB8C2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Amt</w:t>
            </w:r>
          </w:p>
        </w:tc>
        <w:tc>
          <w:tcPr>
            <w:tcW w:w="1016" w:type="dxa"/>
          </w:tcPr>
          <w:p w14:paraId="265FB8C3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Blocked Amt</w:t>
            </w:r>
          </w:p>
        </w:tc>
        <w:tc>
          <w:tcPr>
            <w:tcW w:w="686" w:type="dxa"/>
          </w:tcPr>
          <w:p w14:paraId="265FB8C4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Net Amt</w:t>
            </w:r>
          </w:p>
        </w:tc>
        <w:tc>
          <w:tcPr>
            <w:tcW w:w="939" w:type="dxa"/>
          </w:tcPr>
          <w:p w14:paraId="265FB8C5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Bank</w:t>
            </w:r>
          </w:p>
        </w:tc>
        <w:tc>
          <w:tcPr>
            <w:tcW w:w="728" w:type="dxa"/>
          </w:tcPr>
          <w:p w14:paraId="265FB8C6" w14:textId="77777777" w:rsidR="006221AE" w:rsidRPr="00276B91" w:rsidRDefault="006221AE" w:rsidP="00037D0D">
            <w:pPr>
              <w:spacing w:line="240" w:lineRule="atLeast"/>
              <w:ind w:right="-49"/>
              <w:jc w:val="both"/>
            </w:pPr>
            <w:r w:rsidRPr="00276B91">
              <w:t>Issue Date.</w:t>
            </w:r>
          </w:p>
        </w:tc>
        <w:tc>
          <w:tcPr>
            <w:tcW w:w="716" w:type="dxa"/>
          </w:tcPr>
          <w:p w14:paraId="265FB8C7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Mat Date.</w:t>
            </w:r>
          </w:p>
        </w:tc>
        <w:tc>
          <w:tcPr>
            <w:tcW w:w="1033" w:type="dxa"/>
          </w:tcPr>
          <w:p w14:paraId="265FB8C8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NSCCL Ref No.</w:t>
            </w:r>
          </w:p>
        </w:tc>
        <w:tc>
          <w:tcPr>
            <w:tcW w:w="1070" w:type="dxa"/>
          </w:tcPr>
          <w:p w14:paraId="265FB8C9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Remarks</w:t>
            </w:r>
          </w:p>
        </w:tc>
      </w:tr>
    </w:tbl>
    <w:p w14:paraId="265FB8CB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8CC" w14:textId="5FC94D6F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Annexure B</w:t>
      </w:r>
    </w:p>
    <w:p w14:paraId="48AC91B6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p w14:paraId="265FB8CD" w14:textId="1F5ECCA9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Details of Security Deposit -Fixed Deposit :</w:t>
      </w:r>
    </w:p>
    <w:p w14:paraId="12DE2532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8565" w:type="dxa"/>
        <w:tblLook w:val="0000" w:firstRow="0" w:lastRow="0" w:firstColumn="0" w:lastColumn="0" w:noHBand="0" w:noVBand="0"/>
      </w:tblPr>
      <w:tblGrid>
        <w:gridCol w:w="597"/>
        <w:gridCol w:w="973"/>
        <w:gridCol w:w="798"/>
        <w:gridCol w:w="1016"/>
        <w:gridCol w:w="685"/>
        <w:gridCol w:w="934"/>
        <w:gridCol w:w="730"/>
        <w:gridCol w:w="730"/>
        <w:gridCol w:w="1032"/>
        <w:gridCol w:w="1070"/>
      </w:tblGrid>
      <w:tr w:rsidR="006221AE" w:rsidRPr="00276B91" w14:paraId="265FB8D8" w14:textId="77777777" w:rsidTr="00B2198F">
        <w:tc>
          <w:tcPr>
            <w:tcW w:w="599" w:type="dxa"/>
          </w:tcPr>
          <w:p w14:paraId="265FB8CE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80" w:type="dxa"/>
          </w:tcPr>
          <w:p w14:paraId="265FB8CF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F.D. No</w:t>
            </w:r>
          </w:p>
        </w:tc>
        <w:tc>
          <w:tcPr>
            <w:tcW w:w="798" w:type="dxa"/>
          </w:tcPr>
          <w:p w14:paraId="265FB8D0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Amt</w:t>
            </w:r>
          </w:p>
        </w:tc>
        <w:tc>
          <w:tcPr>
            <w:tcW w:w="1016" w:type="dxa"/>
          </w:tcPr>
          <w:p w14:paraId="265FB8D1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Blocked Amt</w:t>
            </w:r>
          </w:p>
        </w:tc>
        <w:tc>
          <w:tcPr>
            <w:tcW w:w="686" w:type="dxa"/>
          </w:tcPr>
          <w:p w14:paraId="265FB8D2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Net Amt</w:t>
            </w:r>
          </w:p>
        </w:tc>
        <w:tc>
          <w:tcPr>
            <w:tcW w:w="939" w:type="dxa"/>
          </w:tcPr>
          <w:p w14:paraId="265FB8D3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Bank</w:t>
            </w:r>
          </w:p>
        </w:tc>
        <w:tc>
          <w:tcPr>
            <w:tcW w:w="728" w:type="dxa"/>
          </w:tcPr>
          <w:p w14:paraId="265FB8D4" w14:textId="77777777" w:rsidR="006221AE" w:rsidRPr="00276B91" w:rsidRDefault="006221AE" w:rsidP="00037D0D">
            <w:pPr>
              <w:spacing w:line="240" w:lineRule="atLeast"/>
              <w:ind w:right="-49"/>
              <w:jc w:val="both"/>
            </w:pPr>
            <w:r w:rsidRPr="00276B91">
              <w:t>Issue Date.</w:t>
            </w:r>
          </w:p>
        </w:tc>
        <w:tc>
          <w:tcPr>
            <w:tcW w:w="716" w:type="dxa"/>
          </w:tcPr>
          <w:p w14:paraId="265FB8D5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Mat Date.</w:t>
            </w:r>
          </w:p>
        </w:tc>
        <w:tc>
          <w:tcPr>
            <w:tcW w:w="1033" w:type="dxa"/>
          </w:tcPr>
          <w:p w14:paraId="265FB8D6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NSCCL Ref No.</w:t>
            </w:r>
          </w:p>
        </w:tc>
        <w:tc>
          <w:tcPr>
            <w:tcW w:w="1070" w:type="dxa"/>
          </w:tcPr>
          <w:p w14:paraId="265FB8D7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Remarks</w:t>
            </w:r>
          </w:p>
        </w:tc>
      </w:tr>
    </w:tbl>
    <w:p w14:paraId="265FB8D9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8DA" w14:textId="0D921B8F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Details of Margin Deposit -Fixed Deposit :</w:t>
      </w:r>
    </w:p>
    <w:p w14:paraId="3937E4D0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8565" w:type="dxa"/>
        <w:tblLook w:val="0000" w:firstRow="0" w:lastRow="0" w:firstColumn="0" w:lastColumn="0" w:noHBand="0" w:noVBand="0"/>
      </w:tblPr>
      <w:tblGrid>
        <w:gridCol w:w="597"/>
        <w:gridCol w:w="973"/>
        <w:gridCol w:w="798"/>
        <w:gridCol w:w="1016"/>
        <w:gridCol w:w="685"/>
        <w:gridCol w:w="934"/>
        <w:gridCol w:w="730"/>
        <w:gridCol w:w="730"/>
        <w:gridCol w:w="1032"/>
        <w:gridCol w:w="1070"/>
      </w:tblGrid>
      <w:tr w:rsidR="006221AE" w:rsidRPr="00276B91" w14:paraId="265FB8E5" w14:textId="77777777" w:rsidTr="00B2198F">
        <w:tc>
          <w:tcPr>
            <w:tcW w:w="599" w:type="dxa"/>
          </w:tcPr>
          <w:p w14:paraId="265FB8DB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80" w:type="dxa"/>
          </w:tcPr>
          <w:p w14:paraId="265FB8DC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F.D. No</w:t>
            </w:r>
          </w:p>
        </w:tc>
        <w:tc>
          <w:tcPr>
            <w:tcW w:w="798" w:type="dxa"/>
          </w:tcPr>
          <w:p w14:paraId="265FB8DD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Amt</w:t>
            </w:r>
          </w:p>
        </w:tc>
        <w:tc>
          <w:tcPr>
            <w:tcW w:w="1016" w:type="dxa"/>
          </w:tcPr>
          <w:p w14:paraId="265FB8DE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Blocked Amt</w:t>
            </w:r>
          </w:p>
        </w:tc>
        <w:tc>
          <w:tcPr>
            <w:tcW w:w="686" w:type="dxa"/>
          </w:tcPr>
          <w:p w14:paraId="265FB8DF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Net Amt</w:t>
            </w:r>
          </w:p>
        </w:tc>
        <w:tc>
          <w:tcPr>
            <w:tcW w:w="939" w:type="dxa"/>
          </w:tcPr>
          <w:p w14:paraId="265FB8E0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Bank</w:t>
            </w:r>
          </w:p>
        </w:tc>
        <w:tc>
          <w:tcPr>
            <w:tcW w:w="728" w:type="dxa"/>
          </w:tcPr>
          <w:p w14:paraId="265FB8E1" w14:textId="77777777" w:rsidR="006221AE" w:rsidRPr="00276B91" w:rsidRDefault="006221AE" w:rsidP="00037D0D">
            <w:pPr>
              <w:spacing w:line="240" w:lineRule="atLeast"/>
              <w:ind w:right="-49"/>
              <w:jc w:val="both"/>
            </w:pPr>
            <w:r w:rsidRPr="00276B91">
              <w:t>Issue Date.</w:t>
            </w:r>
          </w:p>
        </w:tc>
        <w:tc>
          <w:tcPr>
            <w:tcW w:w="716" w:type="dxa"/>
          </w:tcPr>
          <w:p w14:paraId="265FB8E2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Mat Date.</w:t>
            </w:r>
          </w:p>
        </w:tc>
        <w:tc>
          <w:tcPr>
            <w:tcW w:w="1033" w:type="dxa"/>
          </w:tcPr>
          <w:p w14:paraId="265FB8E3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NSCCL Ref No.</w:t>
            </w:r>
          </w:p>
        </w:tc>
        <w:tc>
          <w:tcPr>
            <w:tcW w:w="1070" w:type="dxa"/>
          </w:tcPr>
          <w:p w14:paraId="265FB8E4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Remarks</w:t>
            </w:r>
          </w:p>
        </w:tc>
      </w:tr>
    </w:tbl>
    <w:p w14:paraId="265FB8E6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8E7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bCs/>
        </w:rPr>
        <w:t>Instrument level blocking details</w:t>
      </w:r>
    </w:p>
    <w:tbl>
      <w:tblPr>
        <w:tblStyle w:val="TableGridLight"/>
        <w:tblW w:w="0" w:type="auto"/>
        <w:tblLook w:val="0000" w:firstRow="0" w:lastRow="0" w:firstColumn="0" w:lastColumn="0" w:noHBand="0" w:noVBand="0"/>
      </w:tblPr>
      <w:tblGrid>
        <w:gridCol w:w="1908"/>
        <w:gridCol w:w="2340"/>
        <w:gridCol w:w="2160"/>
      </w:tblGrid>
      <w:tr w:rsidR="006221AE" w:rsidRPr="00276B91" w14:paraId="265FB8EB" w14:textId="77777777" w:rsidTr="00B2198F">
        <w:tc>
          <w:tcPr>
            <w:tcW w:w="1908" w:type="dxa"/>
          </w:tcPr>
          <w:p w14:paraId="265FB8E8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NCSSL Ref No.</w:t>
            </w:r>
          </w:p>
        </w:tc>
        <w:tc>
          <w:tcPr>
            <w:tcW w:w="2340" w:type="dxa"/>
          </w:tcPr>
          <w:p w14:paraId="265FB8E9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Blocked Amount</w:t>
            </w:r>
          </w:p>
        </w:tc>
        <w:tc>
          <w:tcPr>
            <w:tcW w:w="2160" w:type="dxa"/>
          </w:tcPr>
          <w:p w14:paraId="265FB8EA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Purpose</w:t>
            </w:r>
          </w:p>
        </w:tc>
      </w:tr>
    </w:tbl>
    <w:p w14:paraId="265FB8EC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8ED" w14:textId="4862C7DB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Annexure C</w:t>
      </w:r>
    </w:p>
    <w:p w14:paraId="1099E551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p w14:paraId="265FB8EE" w14:textId="7AFF1636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Details of Total Blocked Amount:</w:t>
      </w:r>
    </w:p>
    <w:p w14:paraId="270401E4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0" w:type="auto"/>
        <w:tblLook w:val="0000" w:firstRow="0" w:lastRow="0" w:firstColumn="0" w:lastColumn="0" w:noHBand="0" w:noVBand="0"/>
      </w:tblPr>
      <w:tblGrid>
        <w:gridCol w:w="2340"/>
        <w:gridCol w:w="2160"/>
      </w:tblGrid>
      <w:tr w:rsidR="006221AE" w:rsidRPr="00276B91" w14:paraId="265FB8F1" w14:textId="77777777" w:rsidTr="00B2198F">
        <w:tc>
          <w:tcPr>
            <w:tcW w:w="2340" w:type="dxa"/>
          </w:tcPr>
          <w:p w14:paraId="265FB8EF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Amount</w:t>
            </w:r>
          </w:p>
        </w:tc>
        <w:tc>
          <w:tcPr>
            <w:tcW w:w="2160" w:type="dxa"/>
          </w:tcPr>
          <w:p w14:paraId="265FB8F0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Purpose</w:t>
            </w:r>
          </w:p>
        </w:tc>
      </w:tr>
    </w:tbl>
    <w:p w14:paraId="265FB8F2" w14:textId="77777777" w:rsidR="006221AE" w:rsidRPr="00276B91" w:rsidRDefault="006221AE" w:rsidP="006221AE">
      <w:pPr>
        <w:spacing w:line="240" w:lineRule="atLeast"/>
        <w:jc w:val="both"/>
        <w:rPr>
          <w:b/>
          <w:bCs/>
        </w:rPr>
      </w:pPr>
    </w:p>
    <w:p w14:paraId="4CF1AE67" w14:textId="77777777" w:rsidR="00B2198F" w:rsidRDefault="00B2198F" w:rsidP="006221AE">
      <w:pPr>
        <w:spacing w:line="240" w:lineRule="atLeast"/>
        <w:jc w:val="both"/>
        <w:rPr>
          <w:b/>
          <w:bCs/>
          <w:lang w:val="en-IN" w:eastAsia="en-IN"/>
        </w:rPr>
      </w:pPr>
    </w:p>
    <w:p w14:paraId="51790C7E" w14:textId="77777777" w:rsidR="00B2198F" w:rsidRDefault="00B2198F" w:rsidP="006221AE">
      <w:pPr>
        <w:spacing w:line="240" w:lineRule="atLeast"/>
        <w:jc w:val="both"/>
        <w:rPr>
          <w:b/>
          <w:bCs/>
          <w:lang w:val="en-IN" w:eastAsia="en-IN"/>
        </w:rPr>
      </w:pPr>
    </w:p>
    <w:p w14:paraId="265FB8F3" w14:textId="6EBC864C"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  <w:r w:rsidRPr="00276B91">
        <w:rPr>
          <w:b/>
          <w:bCs/>
          <w:lang w:val="en-IN" w:eastAsia="en-IN"/>
        </w:rPr>
        <w:lastRenderedPageBreak/>
        <w:t>Annexure D</w:t>
      </w:r>
    </w:p>
    <w:p w14:paraId="265FB8F4" w14:textId="77777777"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</w:p>
    <w:p w14:paraId="265FB8F5" w14:textId="77777777"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  <w:r w:rsidRPr="00276B91">
        <w:rPr>
          <w:b/>
          <w:bCs/>
          <w:lang w:val="en-IN" w:eastAsia="en-IN"/>
        </w:rPr>
        <w:t>Government Security Details as at End of day</w:t>
      </w:r>
    </w:p>
    <w:p w14:paraId="265FB8F6" w14:textId="77777777"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</w:p>
    <w:p w14:paraId="265FB8F7" w14:textId="77777777"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  <w:r w:rsidRPr="00276B91">
        <w:rPr>
          <w:b/>
          <w:bCs/>
          <w:lang w:val="en-IN" w:eastAsia="en-IN"/>
        </w:rPr>
        <w:t>1 GSEC End Day Details</w:t>
      </w:r>
    </w:p>
    <w:p w14:paraId="265FB8F8" w14:textId="77777777"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</w:p>
    <w:tbl>
      <w:tblPr>
        <w:tblStyle w:val="TableGridLight"/>
        <w:tblW w:w="5000" w:type="pct"/>
        <w:tblLook w:val="0000" w:firstRow="0" w:lastRow="0" w:firstColumn="0" w:lastColumn="0" w:noHBand="0" w:noVBand="0"/>
      </w:tblPr>
      <w:tblGrid>
        <w:gridCol w:w="974"/>
        <w:gridCol w:w="2382"/>
        <w:gridCol w:w="1300"/>
        <w:gridCol w:w="1569"/>
        <w:gridCol w:w="1408"/>
        <w:gridCol w:w="1383"/>
      </w:tblGrid>
      <w:tr w:rsidR="006221AE" w:rsidRPr="00276B91" w14:paraId="265FB8FF" w14:textId="77777777" w:rsidTr="00B2198F">
        <w:tc>
          <w:tcPr>
            <w:tcW w:w="540" w:type="pct"/>
          </w:tcPr>
          <w:p w14:paraId="265FB8F9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1321" w:type="pct"/>
          </w:tcPr>
          <w:p w14:paraId="265FB8FA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Security Description</w:t>
            </w:r>
          </w:p>
        </w:tc>
        <w:tc>
          <w:tcPr>
            <w:tcW w:w="721" w:type="pct"/>
          </w:tcPr>
          <w:p w14:paraId="265FB8FB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ISIN</w:t>
            </w:r>
          </w:p>
        </w:tc>
        <w:tc>
          <w:tcPr>
            <w:tcW w:w="870" w:type="pct"/>
          </w:tcPr>
          <w:p w14:paraId="265FB8FC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Face Value</w:t>
            </w:r>
          </w:p>
        </w:tc>
        <w:tc>
          <w:tcPr>
            <w:tcW w:w="781" w:type="pct"/>
          </w:tcPr>
          <w:p w14:paraId="265FB8FD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Net Value</w:t>
            </w:r>
          </w:p>
        </w:tc>
        <w:tc>
          <w:tcPr>
            <w:tcW w:w="768" w:type="pct"/>
          </w:tcPr>
          <w:p w14:paraId="265FB8FE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Mat Date</w:t>
            </w:r>
          </w:p>
        </w:tc>
      </w:tr>
    </w:tbl>
    <w:p w14:paraId="265FB900" w14:textId="41EDC8EC" w:rsidR="006221AE" w:rsidRDefault="006221AE" w:rsidP="006221AE">
      <w:pPr>
        <w:spacing w:line="240" w:lineRule="atLeast"/>
        <w:jc w:val="both"/>
        <w:rPr>
          <w:b/>
          <w:bCs/>
        </w:rPr>
      </w:pPr>
    </w:p>
    <w:p w14:paraId="5A41D11C" w14:textId="77777777" w:rsidR="00B2198F" w:rsidRPr="00276B91" w:rsidRDefault="00B2198F" w:rsidP="006221AE">
      <w:pPr>
        <w:spacing w:line="240" w:lineRule="atLeast"/>
        <w:jc w:val="both"/>
        <w:rPr>
          <w:b/>
          <w:bCs/>
        </w:rPr>
      </w:pPr>
    </w:p>
    <w:p w14:paraId="265FB901" w14:textId="38ECD2FF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 xml:space="preserve">Annexure E </w:t>
      </w:r>
    </w:p>
    <w:p w14:paraId="70675CDF" w14:textId="77777777" w:rsidR="00B2198F" w:rsidRPr="00276B91" w:rsidRDefault="00B2198F" w:rsidP="006221AE">
      <w:pPr>
        <w:spacing w:line="240" w:lineRule="atLeast"/>
        <w:jc w:val="both"/>
        <w:rPr>
          <w:b/>
          <w:bCs/>
        </w:rPr>
      </w:pPr>
    </w:p>
    <w:p w14:paraId="265FB902" w14:textId="77777777" w:rsidR="006221AE" w:rsidRPr="00276B91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lang w:val="en-IN"/>
        </w:rPr>
        <w:t>Collateral Additions During the day</w:t>
      </w:r>
    </w:p>
    <w:p w14:paraId="265FB903" w14:textId="77777777" w:rsidR="006221AE" w:rsidRPr="00276B91" w:rsidRDefault="006221AE" w:rsidP="006221AE">
      <w:pPr>
        <w:spacing w:line="240" w:lineRule="atLeast"/>
        <w:jc w:val="both"/>
        <w:rPr>
          <w:b/>
          <w:lang w:val="en-IN"/>
        </w:rPr>
      </w:pPr>
    </w:p>
    <w:p w14:paraId="265FB904" w14:textId="38B5050D" w:rsidR="006221AE" w:rsidRPr="00B2198F" w:rsidRDefault="006221AE" w:rsidP="00B2198F">
      <w:pPr>
        <w:pStyle w:val="ListParagraph"/>
        <w:numPr>
          <w:ilvl w:val="0"/>
          <w:numId w:val="35"/>
        </w:numPr>
        <w:spacing w:line="240" w:lineRule="atLeast"/>
        <w:ind w:left="426" w:hanging="426"/>
        <w:jc w:val="both"/>
        <w:rPr>
          <w:b/>
          <w:bCs/>
        </w:rPr>
      </w:pPr>
      <w:r w:rsidRPr="00B2198F">
        <w:rPr>
          <w:b/>
          <w:bCs/>
        </w:rPr>
        <w:t>Details of Cash Additions</w:t>
      </w:r>
    </w:p>
    <w:p w14:paraId="2ACDEACA" w14:textId="77777777" w:rsidR="00B2198F" w:rsidRPr="00B2198F" w:rsidRDefault="00B2198F" w:rsidP="00B2198F">
      <w:pPr>
        <w:pStyle w:val="ListParagraph"/>
        <w:spacing w:line="240" w:lineRule="atLeast"/>
        <w:jc w:val="both"/>
        <w:rPr>
          <w:b/>
          <w:bCs/>
        </w:rPr>
      </w:pPr>
    </w:p>
    <w:tbl>
      <w:tblPr>
        <w:tblStyle w:val="TableGridLight"/>
        <w:tblW w:w="0" w:type="auto"/>
        <w:tblLayout w:type="fixed"/>
        <w:tblLook w:val="0000" w:firstRow="0" w:lastRow="0" w:firstColumn="0" w:lastColumn="0" w:noHBand="0" w:noVBand="0"/>
      </w:tblPr>
      <w:tblGrid>
        <w:gridCol w:w="1073"/>
        <w:gridCol w:w="2455"/>
        <w:gridCol w:w="1080"/>
        <w:gridCol w:w="1440"/>
        <w:gridCol w:w="1440"/>
      </w:tblGrid>
      <w:tr w:rsidR="006221AE" w:rsidRPr="00276B91" w14:paraId="265FB90A" w14:textId="77777777" w:rsidTr="00B2198F">
        <w:tc>
          <w:tcPr>
            <w:tcW w:w="1073" w:type="dxa"/>
          </w:tcPr>
          <w:p w14:paraId="265FB905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No.</w:t>
            </w:r>
          </w:p>
        </w:tc>
        <w:tc>
          <w:tcPr>
            <w:tcW w:w="2455" w:type="dxa"/>
          </w:tcPr>
          <w:p w14:paraId="265FB906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Deposit Type(SD/MD)</w:t>
            </w:r>
          </w:p>
        </w:tc>
        <w:tc>
          <w:tcPr>
            <w:tcW w:w="1080" w:type="dxa"/>
          </w:tcPr>
          <w:p w14:paraId="265FB907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Bank Code</w:t>
            </w:r>
          </w:p>
        </w:tc>
        <w:tc>
          <w:tcPr>
            <w:tcW w:w="1440" w:type="dxa"/>
          </w:tcPr>
          <w:p w14:paraId="265FB908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Bank name</w:t>
            </w:r>
          </w:p>
        </w:tc>
        <w:tc>
          <w:tcPr>
            <w:tcW w:w="1440" w:type="dxa"/>
          </w:tcPr>
          <w:p w14:paraId="265FB909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Amount(Rs)</w:t>
            </w:r>
          </w:p>
        </w:tc>
      </w:tr>
    </w:tbl>
    <w:p w14:paraId="265FB90B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0C" w14:textId="29AB65FB" w:rsidR="006221AE" w:rsidRPr="00B2198F" w:rsidRDefault="006221AE" w:rsidP="00B2198F">
      <w:pPr>
        <w:pStyle w:val="ListParagraph"/>
        <w:numPr>
          <w:ilvl w:val="0"/>
          <w:numId w:val="35"/>
        </w:numPr>
        <w:spacing w:line="240" w:lineRule="atLeast"/>
        <w:ind w:left="426" w:hanging="426"/>
        <w:jc w:val="both"/>
        <w:rPr>
          <w:b/>
          <w:bCs/>
        </w:rPr>
      </w:pPr>
      <w:r w:rsidRPr="00B2198F">
        <w:rPr>
          <w:b/>
          <w:bCs/>
        </w:rPr>
        <w:t>Details of BG Additions</w:t>
      </w:r>
    </w:p>
    <w:p w14:paraId="31D3E956" w14:textId="77777777" w:rsidR="00B2198F" w:rsidRPr="00B2198F" w:rsidRDefault="00B2198F" w:rsidP="00B2198F">
      <w:pPr>
        <w:pStyle w:val="ListParagraph"/>
        <w:spacing w:line="240" w:lineRule="atLeast"/>
        <w:jc w:val="both"/>
        <w:rPr>
          <w:lang w:val="en-IN"/>
        </w:rPr>
      </w:pPr>
    </w:p>
    <w:tbl>
      <w:tblPr>
        <w:tblStyle w:val="TableGridLight"/>
        <w:tblW w:w="7773" w:type="dxa"/>
        <w:tblLook w:val="0000" w:firstRow="0" w:lastRow="0" w:firstColumn="0" w:lastColumn="0" w:noHBand="0" w:noVBand="0"/>
      </w:tblPr>
      <w:tblGrid>
        <w:gridCol w:w="511"/>
        <w:gridCol w:w="990"/>
        <w:gridCol w:w="963"/>
        <w:gridCol w:w="930"/>
        <w:gridCol w:w="921"/>
        <w:gridCol w:w="986"/>
        <w:gridCol w:w="1056"/>
        <w:gridCol w:w="1416"/>
      </w:tblGrid>
      <w:tr w:rsidR="006221AE" w:rsidRPr="00276B91" w14:paraId="265FB915" w14:textId="77777777" w:rsidTr="00B2198F">
        <w:tc>
          <w:tcPr>
            <w:tcW w:w="511" w:type="dxa"/>
          </w:tcPr>
          <w:p w14:paraId="265FB90D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90" w:type="dxa"/>
          </w:tcPr>
          <w:p w14:paraId="265FB90E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NSCCL Ref no.</w:t>
            </w:r>
          </w:p>
        </w:tc>
        <w:tc>
          <w:tcPr>
            <w:tcW w:w="930" w:type="dxa"/>
          </w:tcPr>
          <w:p w14:paraId="265FB90F" w14:textId="77777777" w:rsidR="006221AE" w:rsidRPr="00276B91" w:rsidRDefault="006221AE" w:rsidP="00037D0D">
            <w:pPr>
              <w:spacing w:line="240" w:lineRule="atLeast"/>
              <w:jc w:val="both"/>
              <w:rPr>
                <w:lang w:val="en-IN"/>
              </w:rPr>
            </w:pPr>
            <w:r w:rsidRPr="00276B91">
              <w:rPr>
                <w:lang w:val="en-IN"/>
              </w:rPr>
              <w:t>Deposit Type</w:t>
            </w:r>
          </w:p>
        </w:tc>
        <w:tc>
          <w:tcPr>
            <w:tcW w:w="930" w:type="dxa"/>
          </w:tcPr>
          <w:p w14:paraId="265FB910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BG. No        </w:t>
            </w:r>
          </w:p>
        </w:tc>
        <w:tc>
          <w:tcPr>
            <w:tcW w:w="935" w:type="dxa"/>
          </w:tcPr>
          <w:p w14:paraId="265FB911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Issuing Bank</w:t>
            </w:r>
          </w:p>
        </w:tc>
        <w:tc>
          <w:tcPr>
            <w:tcW w:w="1005" w:type="dxa"/>
          </w:tcPr>
          <w:p w14:paraId="265FB912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Issue Date      </w:t>
            </w:r>
          </w:p>
        </w:tc>
        <w:tc>
          <w:tcPr>
            <w:tcW w:w="1056" w:type="dxa"/>
          </w:tcPr>
          <w:p w14:paraId="265FB913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Maturity Date</w:t>
            </w:r>
          </w:p>
        </w:tc>
        <w:tc>
          <w:tcPr>
            <w:tcW w:w="1416" w:type="dxa"/>
          </w:tcPr>
          <w:p w14:paraId="265FB914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Amount(Rs)</w:t>
            </w:r>
          </w:p>
        </w:tc>
      </w:tr>
    </w:tbl>
    <w:p w14:paraId="265FB916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17" w14:textId="3E5DDA66" w:rsidR="006221AE" w:rsidRPr="00B2198F" w:rsidRDefault="006221AE" w:rsidP="00B2198F">
      <w:pPr>
        <w:pStyle w:val="ListParagraph"/>
        <w:numPr>
          <w:ilvl w:val="0"/>
          <w:numId w:val="30"/>
        </w:numPr>
        <w:spacing w:line="240" w:lineRule="atLeast"/>
        <w:ind w:left="284" w:hanging="142"/>
        <w:jc w:val="both"/>
        <w:rPr>
          <w:b/>
          <w:bCs/>
        </w:rPr>
      </w:pPr>
      <w:r w:rsidRPr="00B2198F">
        <w:rPr>
          <w:b/>
          <w:bCs/>
        </w:rPr>
        <w:t>Details Of FD Additions</w:t>
      </w:r>
    </w:p>
    <w:p w14:paraId="6A32EA92" w14:textId="77777777" w:rsidR="00B2198F" w:rsidRPr="00B2198F" w:rsidRDefault="00B2198F" w:rsidP="00B2198F">
      <w:pPr>
        <w:pStyle w:val="ListParagraph"/>
        <w:spacing w:line="240" w:lineRule="atLeast"/>
        <w:jc w:val="both"/>
        <w:rPr>
          <w:lang w:val="en-IN"/>
        </w:rPr>
      </w:pPr>
    </w:p>
    <w:tbl>
      <w:tblPr>
        <w:tblStyle w:val="TableGridLight"/>
        <w:tblW w:w="7773" w:type="dxa"/>
        <w:tblLook w:val="0000" w:firstRow="0" w:lastRow="0" w:firstColumn="0" w:lastColumn="0" w:noHBand="0" w:noVBand="0"/>
      </w:tblPr>
      <w:tblGrid>
        <w:gridCol w:w="511"/>
        <w:gridCol w:w="990"/>
        <w:gridCol w:w="963"/>
        <w:gridCol w:w="930"/>
        <w:gridCol w:w="921"/>
        <w:gridCol w:w="986"/>
        <w:gridCol w:w="1056"/>
        <w:gridCol w:w="1416"/>
      </w:tblGrid>
      <w:tr w:rsidR="006221AE" w:rsidRPr="00276B91" w14:paraId="265FB920" w14:textId="77777777" w:rsidTr="00B2198F">
        <w:tc>
          <w:tcPr>
            <w:tcW w:w="511" w:type="dxa"/>
          </w:tcPr>
          <w:p w14:paraId="265FB918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90" w:type="dxa"/>
          </w:tcPr>
          <w:p w14:paraId="265FB919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NSCCL Ref no.</w:t>
            </w:r>
          </w:p>
        </w:tc>
        <w:tc>
          <w:tcPr>
            <w:tcW w:w="930" w:type="dxa"/>
          </w:tcPr>
          <w:p w14:paraId="265FB91A" w14:textId="77777777" w:rsidR="006221AE" w:rsidRPr="00276B91" w:rsidRDefault="006221AE" w:rsidP="00037D0D">
            <w:pPr>
              <w:spacing w:line="240" w:lineRule="atLeast"/>
              <w:jc w:val="both"/>
              <w:rPr>
                <w:lang w:val="en-IN"/>
              </w:rPr>
            </w:pPr>
            <w:r w:rsidRPr="00276B91">
              <w:rPr>
                <w:lang w:val="en-IN"/>
              </w:rPr>
              <w:t>Deposit Type</w:t>
            </w:r>
          </w:p>
        </w:tc>
        <w:tc>
          <w:tcPr>
            <w:tcW w:w="930" w:type="dxa"/>
          </w:tcPr>
          <w:p w14:paraId="265FB91B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FD No        </w:t>
            </w:r>
          </w:p>
        </w:tc>
        <w:tc>
          <w:tcPr>
            <w:tcW w:w="935" w:type="dxa"/>
          </w:tcPr>
          <w:p w14:paraId="265FB91C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Issuing Bank</w:t>
            </w:r>
          </w:p>
        </w:tc>
        <w:tc>
          <w:tcPr>
            <w:tcW w:w="1005" w:type="dxa"/>
          </w:tcPr>
          <w:p w14:paraId="265FB91D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Issue Date      </w:t>
            </w:r>
          </w:p>
        </w:tc>
        <w:tc>
          <w:tcPr>
            <w:tcW w:w="1056" w:type="dxa"/>
          </w:tcPr>
          <w:p w14:paraId="265FB91E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Maturity Date</w:t>
            </w:r>
          </w:p>
        </w:tc>
        <w:tc>
          <w:tcPr>
            <w:tcW w:w="1416" w:type="dxa"/>
          </w:tcPr>
          <w:p w14:paraId="265FB91F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Amount(Rs)</w:t>
            </w:r>
          </w:p>
        </w:tc>
      </w:tr>
    </w:tbl>
    <w:p w14:paraId="265FB921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22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23" w14:textId="4C3F3239" w:rsidR="006221AE" w:rsidRPr="00B2198F" w:rsidRDefault="006221AE" w:rsidP="00B2198F">
      <w:pPr>
        <w:pStyle w:val="ListParagraph"/>
        <w:numPr>
          <w:ilvl w:val="0"/>
          <w:numId w:val="30"/>
        </w:numPr>
        <w:spacing w:line="240" w:lineRule="atLeast"/>
        <w:ind w:left="284" w:hanging="142"/>
        <w:jc w:val="both"/>
        <w:rPr>
          <w:b/>
          <w:bCs/>
        </w:rPr>
      </w:pPr>
      <w:r w:rsidRPr="00B2198F">
        <w:rPr>
          <w:b/>
          <w:bCs/>
        </w:rPr>
        <w:t>Details of Pledge (CMF/NMF/Securities/INM/GMF/OMF)</w:t>
      </w:r>
    </w:p>
    <w:p w14:paraId="298E1EC5" w14:textId="77777777" w:rsidR="00B2198F" w:rsidRPr="00B2198F" w:rsidRDefault="00B2198F" w:rsidP="00B2198F">
      <w:pPr>
        <w:pStyle w:val="ListParagraph"/>
        <w:spacing w:line="240" w:lineRule="atLeast"/>
        <w:ind w:left="0"/>
        <w:jc w:val="both"/>
        <w:rPr>
          <w:lang w:val="en-IN"/>
        </w:rPr>
      </w:pPr>
    </w:p>
    <w:tbl>
      <w:tblPr>
        <w:tblStyle w:val="TableGridLight"/>
        <w:tblW w:w="7668" w:type="dxa"/>
        <w:tblLayout w:type="fixed"/>
        <w:tblLook w:val="0000" w:firstRow="0" w:lastRow="0" w:firstColumn="0" w:lastColumn="0" w:noHBand="0" w:noVBand="0"/>
      </w:tblPr>
      <w:tblGrid>
        <w:gridCol w:w="828"/>
        <w:gridCol w:w="1620"/>
        <w:gridCol w:w="1800"/>
        <w:gridCol w:w="1260"/>
        <w:gridCol w:w="1080"/>
        <w:gridCol w:w="1080"/>
      </w:tblGrid>
      <w:tr w:rsidR="006221AE" w:rsidRPr="00276B91" w14:paraId="265FB92A" w14:textId="77777777" w:rsidTr="00B2198F">
        <w:tc>
          <w:tcPr>
            <w:tcW w:w="828" w:type="dxa"/>
          </w:tcPr>
          <w:p w14:paraId="265FB924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S. No.</w:t>
            </w:r>
          </w:p>
        </w:tc>
        <w:tc>
          <w:tcPr>
            <w:tcW w:w="1620" w:type="dxa"/>
          </w:tcPr>
          <w:p w14:paraId="265FB925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Deposit Type</w:t>
            </w:r>
          </w:p>
        </w:tc>
        <w:tc>
          <w:tcPr>
            <w:tcW w:w="1800" w:type="dxa"/>
          </w:tcPr>
          <w:p w14:paraId="265FB926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t xml:space="preserve">Collateral </w:t>
            </w:r>
            <w:r w:rsidRPr="00276B91">
              <w:rPr>
                <w:snapToGrid w:val="0"/>
                <w:lang w:val="en-IN"/>
              </w:rPr>
              <w:t>Type</w:t>
            </w:r>
          </w:p>
        </w:tc>
        <w:tc>
          <w:tcPr>
            <w:tcW w:w="1260" w:type="dxa"/>
          </w:tcPr>
          <w:p w14:paraId="265FB927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 xml:space="preserve">Custodian </w:t>
            </w:r>
          </w:p>
        </w:tc>
        <w:tc>
          <w:tcPr>
            <w:tcW w:w="1080" w:type="dxa"/>
          </w:tcPr>
          <w:p w14:paraId="265FB928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Symbol</w:t>
            </w:r>
          </w:p>
        </w:tc>
        <w:tc>
          <w:tcPr>
            <w:tcW w:w="1080" w:type="dxa"/>
          </w:tcPr>
          <w:p w14:paraId="265FB929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 xml:space="preserve">Quantity </w:t>
            </w:r>
          </w:p>
        </w:tc>
      </w:tr>
    </w:tbl>
    <w:p w14:paraId="265FB92B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2C" w14:textId="77777777" w:rsidR="006221AE" w:rsidRPr="00B2198F" w:rsidRDefault="006221AE" w:rsidP="00B2198F">
      <w:pPr>
        <w:pStyle w:val="ListParagraph"/>
        <w:numPr>
          <w:ilvl w:val="0"/>
          <w:numId w:val="30"/>
        </w:numPr>
        <w:spacing w:line="240" w:lineRule="atLeast"/>
        <w:ind w:left="284" w:hanging="142"/>
        <w:jc w:val="both"/>
        <w:rPr>
          <w:b/>
          <w:bCs/>
        </w:rPr>
      </w:pPr>
      <w:r w:rsidRPr="00B2198F">
        <w:rPr>
          <w:b/>
          <w:bCs/>
        </w:rPr>
        <w:t>Details of GSEC Additions</w:t>
      </w:r>
    </w:p>
    <w:p w14:paraId="265FB92D" w14:textId="77777777"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</w:p>
    <w:tbl>
      <w:tblPr>
        <w:tblStyle w:val="TableGridLight"/>
        <w:tblW w:w="5000" w:type="pct"/>
        <w:tblLook w:val="0000" w:firstRow="0" w:lastRow="0" w:firstColumn="0" w:lastColumn="0" w:noHBand="0" w:noVBand="0"/>
      </w:tblPr>
      <w:tblGrid>
        <w:gridCol w:w="974"/>
        <w:gridCol w:w="2382"/>
        <w:gridCol w:w="1300"/>
        <w:gridCol w:w="1569"/>
        <w:gridCol w:w="1408"/>
        <w:gridCol w:w="1383"/>
      </w:tblGrid>
      <w:tr w:rsidR="006221AE" w:rsidRPr="00276B91" w14:paraId="265FB934" w14:textId="77777777" w:rsidTr="00B2198F">
        <w:tc>
          <w:tcPr>
            <w:tcW w:w="540" w:type="pct"/>
          </w:tcPr>
          <w:p w14:paraId="265FB92E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1321" w:type="pct"/>
          </w:tcPr>
          <w:p w14:paraId="265FB92F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Security Description</w:t>
            </w:r>
          </w:p>
        </w:tc>
        <w:tc>
          <w:tcPr>
            <w:tcW w:w="721" w:type="pct"/>
          </w:tcPr>
          <w:p w14:paraId="265FB930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ISIN</w:t>
            </w:r>
          </w:p>
        </w:tc>
        <w:tc>
          <w:tcPr>
            <w:tcW w:w="870" w:type="pct"/>
          </w:tcPr>
          <w:p w14:paraId="265FB931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Face Value</w:t>
            </w:r>
          </w:p>
        </w:tc>
        <w:tc>
          <w:tcPr>
            <w:tcW w:w="781" w:type="pct"/>
          </w:tcPr>
          <w:p w14:paraId="265FB932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Net Value</w:t>
            </w:r>
          </w:p>
        </w:tc>
        <w:tc>
          <w:tcPr>
            <w:tcW w:w="767" w:type="pct"/>
          </w:tcPr>
          <w:p w14:paraId="265FB933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Mat Date</w:t>
            </w:r>
          </w:p>
        </w:tc>
      </w:tr>
    </w:tbl>
    <w:p w14:paraId="265FB935" w14:textId="77777777" w:rsidR="006221AE" w:rsidRPr="00276B91" w:rsidRDefault="006221AE" w:rsidP="006221AE">
      <w:pPr>
        <w:spacing w:line="240" w:lineRule="atLeast"/>
        <w:ind w:left="720"/>
        <w:jc w:val="both"/>
        <w:rPr>
          <w:b/>
          <w:bCs/>
        </w:rPr>
      </w:pPr>
    </w:p>
    <w:p w14:paraId="265FB936" w14:textId="77777777" w:rsidR="006221AE" w:rsidRPr="00276B91" w:rsidRDefault="006221AE" w:rsidP="006221AE">
      <w:pPr>
        <w:spacing w:line="240" w:lineRule="atLeast"/>
        <w:jc w:val="both"/>
        <w:rPr>
          <w:b/>
          <w:bCs/>
        </w:rPr>
      </w:pPr>
    </w:p>
    <w:p w14:paraId="265FB937" w14:textId="3FFC0E05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Annexure F</w:t>
      </w:r>
    </w:p>
    <w:p w14:paraId="43B2AEE8" w14:textId="77777777" w:rsidR="00B2198F" w:rsidRPr="00276B91" w:rsidRDefault="00B2198F" w:rsidP="006221AE">
      <w:pPr>
        <w:spacing w:line="240" w:lineRule="atLeast"/>
        <w:jc w:val="both"/>
        <w:rPr>
          <w:b/>
          <w:bCs/>
        </w:rPr>
      </w:pPr>
    </w:p>
    <w:p w14:paraId="265FB938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bCs/>
        </w:rPr>
        <w:t>Collaterals Transfer during the day</w:t>
      </w:r>
    </w:p>
    <w:p w14:paraId="265FB939" w14:textId="77777777" w:rsidR="006221AE" w:rsidRPr="00276B91" w:rsidRDefault="006221AE" w:rsidP="006221AE">
      <w:pPr>
        <w:spacing w:line="240" w:lineRule="atLeast"/>
        <w:jc w:val="both"/>
        <w:rPr>
          <w:b/>
          <w:bCs/>
        </w:rPr>
      </w:pPr>
    </w:p>
    <w:p w14:paraId="265FB93A" w14:textId="1C21D2F7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1a Details of IFSD Transferred from other segments</w:t>
      </w:r>
    </w:p>
    <w:p w14:paraId="58A7204D" w14:textId="7089491C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0" w:type="auto"/>
        <w:tblLook w:val="0000" w:firstRow="0" w:lastRow="0" w:firstColumn="0" w:lastColumn="0" w:noHBand="0" w:noVBand="0"/>
      </w:tblPr>
      <w:tblGrid>
        <w:gridCol w:w="828"/>
        <w:gridCol w:w="2830"/>
        <w:gridCol w:w="2390"/>
        <w:gridCol w:w="1620"/>
      </w:tblGrid>
      <w:tr w:rsidR="006221AE" w:rsidRPr="00276B91" w14:paraId="265FB93F" w14:textId="77777777" w:rsidTr="00B2198F">
        <w:tc>
          <w:tcPr>
            <w:tcW w:w="828" w:type="dxa"/>
          </w:tcPr>
          <w:p w14:paraId="265FB93B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S. No</w:t>
            </w:r>
          </w:p>
        </w:tc>
        <w:tc>
          <w:tcPr>
            <w:tcW w:w="2830" w:type="dxa"/>
          </w:tcPr>
          <w:p w14:paraId="265FB93C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Transferred from segment</w:t>
            </w:r>
          </w:p>
        </w:tc>
        <w:tc>
          <w:tcPr>
            <w:tcW w:w="2390" w:type="dxa"/>
          </w:tcPr>
          <w:p w14:paraId="265FB93D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Type(NSCCL/NSEIL)</w:t>
            </w:r>
          </w:p>
        </w:tc>
        <w:tc>
          <w:tcPr>
            <w:tcW w:w="1620" w:type="dxa"/>
          </w:tcPr>
          <w:p w14:paraId="265FB93E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Amount (Rs.)</w:t>
            </w:r>
          </w:p>
        </w:tc>
      </w:tr>
    </w:tbl>
    <w:p w14:paraId="265FB940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41" w14:textId="3DC1FA56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lang w:val="en-IN"/>
        </w:rPr>
        <w:t>1b</w:t>
      </w:r>
      <w:r w:rsidRPr="00276B91">
        <w:rPr>
          <w:lang w:val="en-IN"/>
        </w:rPr>
        <w:t xml:space="preserve"> </w:t>
      </w:r>
      <w:r w:rsidRPr="00276B91">
        <w:rPr>
          <w:b/>
          <w:bCs/>
        </w:rPr>
        <w:t>Details of IFSD Transferred to other segments</w:t>
      </w:r>
    </w:p>
    <w:p w14:paraId="55AD9C7E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0" w:type="auto"/>
        <w:tblLook w:val="0000" w:firstRow="0" w:lastRow="0" w:firstColumn="0" w:lastColumn="0" w:noHBand="0" w:noVBand="0"/>
      </w:tblPr>
      <w:tblGrid>
        <w:gridCol w:w="828"/>
        <w:gridCol w:w="2830"/>
        <w:gridCol w:w="2390"/>
        <w:gridCol w:w="1620"/>
      </w:tblGrid>
      <w:tr w:rsidR="006221AE" w:rsidRPr="00276B91" w14:paraId="265FB946" w14:textId="77777777" w:rsidTr="00B2198F">
        <w:tc>
          <w:tcPr>
            <w:tcW w:w="828" w:type="dxa"/>
          </w:tcPr>
          <w:p w14:paraId="265FB942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lastRenderedPageBreak/>
              <w:t>S. No</w:t>
            </w:r>
          </w:p>
        </w:tc>
        <w:tc>
          <w:tcPr>
            <w:tcW w:w="2830" w:type="dxa"/>
          </w:tcPr>
          <w:p w14:paraId="265FB943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Transferred to segment</w:t>
            </w:r>
          </w:p>
        </w:tc>
        <w:tc>
          <w:tcPr>
            <w:tcW w:w="2390" w:type="dxa"/>
          </w:tcPr>
          <w:p w14:paraId="265FB944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Type(NSCCL/NSEIL)</w:t>
            </w:r>
          </w:p>
        </w:tc>
        <w:tc>
          <w:tcPr>
            <w:tcW w:w="1620" w:type="dxa"/>
          </w:tcPr>
          <w:p w14:paraId="265FB945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Amount (Rs.)</w:t>
            </w:r>
          </w:p>
        </w:tc>
      </w:tr>
    </w:tbl>
    <w:p w14:paraId="265FB947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48" w14:textId="2A001509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2a Cash Deposit transferred from other segments</w:t>
      </w:r>
    </w:p>
    <w:p w14:paraId="6033C964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0" w:type="auto"/>
        <w:tblLook w:val="0000" w:firstRow="0" w:lastRow="0" w:firstColumn="0" w:lastColumn="0" w:noHBand="0" w:noVBand="0"/>
      </w:tblPr>
      <w:tblGrid>
        <w:gridCol w:w="828"/>
        <w:gridCol w:w="2520"/>
        <w:gridCol w:w="2880"/>
        <w:gridCol w:w="1620"/>
      </w:tblGrid>
      <w:tr w:rsidR="006221AE" w:rsidRPr="00276B91" w14:paraId="265FB94D" w14:textId="77777777" w:rsidTr="00B2198F">
        <w:tc>
          <w:tcPr>
            <w:tcW w:w="828" w:type="dxa"/>
          </w:tcPr>
          <w:p w14:paraId="265FB949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S. No</w:t>
            </w:r>
          </w:p>
        </w:tc>
        <w:tc>
          <w:tcPr>
            <w:tcW w:w="2520" w:type="dxa"/>
          </w:tcPr>
          <w:p w14:paraId="265FB94A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t>Deposit Type(SD/MD)</w:t>
            </w:r>
          </w:p>
        </w:tc>
        <w:tc>
          <w:tcPr>
            <w:tcW w:w="2880" w:type="dxa"/>
          </w:tcPr>
          <w:p w14:paraId="265FB94B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Transferred from segment</w:t>
            </w:r>
          </w:p>
        </w:tc>
        <w:tc>
          <w:tcPr>
            <w:tcW w:w="1620" w:type="dxa"/>
          </w:tcPr>
          <w:p w14:paraId="265FB94C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Amount (Rs.)</w:t>
            </w:r>
          </w:p>
        </w:tc>
      </w:tr>
    </w:tbl>
    <w:p w14:paraId="265FB94E" w14:textId="77777777" w:rsidR="006221AE" w:rsidRPr="00276B91" w:rsidRDefault="006221AE" w:rsidP="006221AE">
      <w:pPr>
        <w:spacing w:line="240" w:lineRule="atLeast"/>
        <w:jc w:val="both"/>
        <w:rPr>
          <w:b/>
          <w:bCs/>
        </w:rPr>
      </w:pPr>
    </w:p>
    <w:p w14:paraId="265FB94F" w14:textId="7D0761A8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2b Cash Deposit transferred to other segments</w:t>
      </w:r>
    </w:p>
    <w:p w14:paraId="1F3A56D4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0" w:type="auto"/>
        <w:tblLook w:val="0000" w:firstRow="0" w:lastRow="0" w:firstColumn="0" w:lastColumn="0" w:noHBand="0" w:noVBand="0"/>
      </w:tblPr>
      <w:tblGrid>
        <w:gridCol w:w="828"/>
        <w:gridCol w:w="2520"/>
        <w:gridCol w:w="2880"/>
        <w:gridCol w:w="1620"/>
      </w:tblGrid>
      <w:tr w:rsidR="006221AE" w:rsidRPr="00276B91" w14:paraId="265FB954" w14:textId="77777777" w:rsidTr="00B2198F">
        <w:tc>
          <w:tcPr>
            <w:tcW w:w="828" w:type="dxa"/>
          </w:tcPr>
          <w:p w14:paraId="265FB950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S. No</w:t>
            </w:r>
          </w:p>
        </w:tc>
        <w:tc>
          <w:tcPr>
            <w:tcW w:w="2520" w:type="dxa"/>
          </w:tcPr>
          <w:p w14:paraId="265FB951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t>Deposit Type(SD/MD)</w:t>
            </w:r>
          </w:p>
        </w:tc>
        <w:tc>
          <w:tcPr>
            <w:tcW w:w="2880" w:type="dxa"/>
          </w:tcPr>
          <w:p w14:paraId="265FB952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Transferred to segment</w:t>
            </w:r>
          </w:p>
        </w:tc>
        <w:tc>
          <w:tcPr>
            <w:tcW w:w="1620" w:type="dxa"/>
          </w:tcPr>
          <w:p w14:paraId="265FB953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Amount (Rs.)</w:t>
            </w:r>
          </w:p>
        </w:tc>
      </w:tr>
    </w:tbl>
    <w:p w14:paraId="265FB955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56" w14:textId="00597328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3a Bank Guarantee transferred from other segments</w:t>
      </w:r>
    </w:p>
    <w:p w14:paraId="02A36FCB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9648" w:type="dxa"/>
        <w:tblLayout w:type="fixed"/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  <w:gridCol w:w="1236"/>
      </w:tblGrid>
      <w:tr w:rsidR="006221AE" w:rsidRPr="00276B91" w14:paraId="265FB960" w14:textId="77777777" w:rsidTr="00B2198F">
        <w:trPr>
          <w:trHeight w:val="943"/>
        </w:trPr>
        <w:tc>
          <w:tcPr>
            <w:tcW w:w="510" w:type="dxa"/>
          </w:tcPr>
          <w:p w14:paraId="265FB957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90" w:type="dxa"/>
          </w:tcPr>
          <w:p w14:paraId="265FB958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NSCCL Ref no.</w:t>
            </w:r>
          </w:p>
        </w:tc>
        <w:tc>
          <w:tcPr>
            <w:tcW w:w="1630" w:type="dxa"/>
          </w:tcPr>
          <w:p w14:paraId="265FB959" w14:textId="77777777" w:rsidR="006221AE" w:rsidRPr="00276B91" w:rsidRDefault="006221AE" w:rsidP="00037D0D">
            <w:pPr>
              <w:spacing w:line="240" w:lineRule="atLeast"/>
              <w:jc w:val="both"/>
              <w:rPr>
                <w:lang w:val="en-IN"/>
              </w:rPr>
            </w:pPr>
            <w:r w:rsidRPr="00276B91">
              <w:rPr>
                <w:lang w:val="en-IN"/>
              </w:rPr>
              <w:t>Deposit Type(SD/MD)</w:t>
            </w:r>
          </w:p>
        </w:tc>
        <w:tc>
          <w:tcPr>
            <w:tcW w:w="930" w:type="dxa"/>
          </w:tcPr>
          <w:p w14:paraId="265FB95A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BG. No        </w:t>
            </w:r>
          </w:p>
        </w:tc>
        <w:tc>
          <w:tcPr>
            <w:tcW w:w="910" w:type="dxa"/>
          </w:tcPr>
          <w:p w14:paraId="265FB95B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Issuing Bank</w:t>
            </w:r>
          </w:p>
        </w:tc>
        <w:tc>
          <w:tcPr>
            <w:tcW w:w="970" w:type="dxa"/>
          </w:tcPr>
          <w:p w14:paraId="265FB95C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Issue Date      </w:t>
            </w:r>
          </w:p>
        </w:tc>
        <w:tc>
          <w:tcPr>
            <w:tcW w:w="1056" w:type="dxa"/>
          </w:tcPr>
          <w:p w14:paraId="265FB95D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Maturity Date</w:t>
            </w:r>
          </w:p>
        </w:tc>
        <w:tc>
          <w:tcPr>
            <w:tcW w:w="1416" w:type="dxa"/>
          </w:tcPr>
          <w:p w14:paraId="265FB95E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Amount(Rs)</w:t>
            </w:r>
          </w:p>
        </w:tc>
        <w:tc>
          <w:tcPr>
            <w:tcW w:w="1236" w:type="dxa"/>
          </w:tcPr>
          <w:p w14:paraId="265FB95F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Transferred from segment</w:t>
            </w:r>
          </w:p>
        </w:tc>
      </w:tr>
    </w:tbl>
    <w:p w14:paraId="265FB961" w14:textId="65CFA850" w:rsidR="006221AE" w:rsidRDefault="006221AE" w:rsidP="006221AE">
      <w:pPr>
        <w:spacing w:line="240" w:lineRule="atLeast"/>
        <w:jc w:val="both"/>
        <w:rPr>
          <w:lang w:val="en-IN"/>
        </w:rPr>
      </w:pPr>
    </w:p>
    <w:p w14:paraId="357FDA80" w14:textId="77777777" w:rsidR="00612717" w:rsidRPr="00276B91" w:rsidRDefault="00612717" w:rsidP="006221AE">
      <w:pPr>
        <w:spacing w:line="240" w:lineRule="atLeast"/>
        <w:jc w:val="both"/>
        <w:rPr>
          <w:lang w:val="en-IN"/>
        </w:rPr>
      </w:pPr>
    </w:p>
    <w:p w14:paraId="265FB962" w14:textId="562866F8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3b Bank Guarantee transferred to other segments</w:t>
      </w:r>
    </w:p>
    <w:p w14:paraId="670319F3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9648" w:type="dxa"/>
        <w:tblLayout w:type="fixed"/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  <w:gridCol w:w="1236"/>
      </w:tblGrid>
      <w:tr w:rsidR="006221AE" w:rsidRPr="00276B91" w14:paraId="265FB96C" w14:textId="77777777" w:rsidTr="00B2198F">
        <w:trPr>
          <w:trHeight w:val="943"/>
        </w:trPr>
        <w:tc>
          <w:tcPr>
            <w:tcW w:w="510" w:type="dxa"/>
          </w:tcPr>
          <w:p w14:paraId="265FB963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90" w:type="dxa"/>
          </w:tcPr>
          <w:p w14:paraId="265FB964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NSCCL Ref no.</w:t>
            </w:r>
          </w:p>
        </w:tc>
        <w:tc>
          <w:tcPr>
            <w:tcW w:w="1630" w:type="dxa"/>
          </w:tcPr>
          <w:p w14:paraId="265FB965" w14:textId="77777777" w:rsidR="006221AE" w:rsidRPr="00276B91" w:rsidRDefault="006221AE" w:rsidP="00037D0D">
            <w:pPr>
              <w:spacing w:line="240" w:lineRule="atLeast"/>
              <w:jc w:val="both"/>
              <w:rPr>
                <w:lang w:val="en-IN"/>
              </w:rPr>
            </w:pPr>
            <w:r w:rsidRPr="00276B91">
              <w:rPr>
                <w:lang w:val="en-IN"/>
              </w:rPr>
              <w:t>Deposit Type(SD/MD)</w:t>
            </w:r>
          </w:p>
        </w:tc>
        <w:tc>
          <w:tcPr>
            <w:tcW w:w="930" w:type="dxa"/>
          </w:tcPr>
          <w:p w14:paraId="265FB966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BG. No        </w:t>
            </w:r>
          </w:p>
        </w:tc>
        <w:tc>
          <w:tcPr>
            <w:tcW w:w="910" w:type="dxa"/>
          </w:tcPr>
          <w:p w14:paraId="265FB967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Issuing Bank</w:t>
            </w:r>
          </w:p>
        </w:tc>
        <w:tc>
          <w:tcPr>
            <w:tcW w:w="970" w:type="dxa"/>
          </w:tcPr>
          <w:p w14:paraId="265FB968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Issue Date      </w:t>
            </w:r>
          </w:p>
        </w:tc>
        <w:tc>
          <w:tcPr>
            <w:tcW w:w="1056" w:type="dxa"/>
          </w:tcPr>
          <w:p w14:paraId="265FB969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Maturity Date</w:t>
            </w:r>
          </w:p>
        </w:tc>
        <w:tc>
          <w:tcPr>
            <w:tcW w:w="1416" w:type="dxa"/>
          </w:tcPr>
          <w:p w14:paraId="265FB96A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Amount(Rs)</w:t>
            </w:r>
          </w:p>
        </w:tc>
        <w:tc>
          <w:tcPr>
            <w:tcW w:w="1236" w:type="dxa"/>
          </w:tcPr>
          <w:p w14:paraId="265FB96B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Transferred to segment</w:t>
            </w:r>
          </w:p>
        </w:tc>
      </w:tr>
    </w:tbl>
    <w:p w14:paraId="265FB96D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6E" w14:textId="0534C316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lang w:val="en-IN"/>
        </w:rPr>
        <w:t xml:space="preserve">4a </w:t>
      </w:r>
      <w:r w:rsidRPr="00276B91">
        <w:rPr>
          <w:b/>
          <w:bCs/>
        </w:rPr>
        <w:t>Fixed Deposit Receipts transferred from other segments</w:t>
      </w:r>
    </w:p>
    <w:p w14:paraId="542CCFB0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9648" w:type="dxa"/>
        <w:tblLayout w:type="fixed"/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  <w:gridCol w:w="1236"/>
      </w:tblGrid>
      <w:tr w:rsidR="006221AE" w:rsidRPr="00276B91" w14:paraId="265FB978" w14:textId="77777777" w:rsidTr="00B2198F">
        <w:trPr>
          <w:trHeight w:val="943"/>
        </w:trPr>
        <w:tc>
          <w:tcPr>
            <w:tcW w:w="510" w:type="dxa"/>
          </w:tcPr>
          <w:p w14:paraId="265FB96F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90" w:type="dxa"/>
          </w:tcPr>
          <w:p w14:paraId="265FB970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NSCCL Ref no.</w:t>
            </w:r>
          </w:p>
        </w:tc>
        <w:tc>
          <w:tcPr>
            <w:tcW w:w="1630" w:type="dxa"/>
          </w:tcPr>
          <w:p w14:paraId="265FB971" w14:textId="77777777" w:rsidR="006221AE" w:rsidRPr="00276B91" w:rsidRDefault="006221AE" w:rsidP="00037D0D">
            <w:pPr>
              <w:spacing w:line="240" w:lineRule="atLeast"/>
              <w:jc w:val="both"/>
              <w:rPr>
                <w:lang w:val="en-IN"/>
              </w:rPr>
            </w:pPr>
            <w:r w:rsidRPr="00276B91">
              <w:rPr>
                <w:lang w:val="en-IN"/>
              </w:rPr>
              <w:t>Deposit Type(SD/MD)</w:t>
            </w:r>
          </w:p>
        </w:tc>
        <w:tc>
          <w:tcPr>
            <w:tcW w:w="930" w:type="dxa"/>
          </w:tcPr>
          <w:p w14:paraId="265FB972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FDR. No        </w:t>
            </w:r>
          </w:p>
        </w:tc>
        <w:tc>
          <w:tcPr>
            <w:tcW w:w="910" w:type="dxa"/>
          </w:tcPr>
          <w:p w14:paraId="265FB973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Issuing Bank</w:t>
            </w:r>
          </w:p>
        </w:tc>
        <w:tc>
          <w:tcPr>
            <w:tcW w:w="970" w:type="dxa"/>
          </w:tcPr>
          <w:p w14:paraId="265FB974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Issue Date      </w:t>
            </w:r>
          </w:p>
        </w:tc>
        <w:tc>
          <w:tcPr>
            <w:tcW w:w="1056" w:type="dxa"/>
          </w:tcPr>
          <w:p w14:paraId="265FB975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Maturity Date</w:t>
            </w:r>
          </w:p>
        </w:tc>
        <w:tc>
          <w:tcPr>
            <w:tcW w:w="1416" w:type="dxa"/>
          </w:tcPr>
          <w:p w14:paraId="265FB976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Amount(Rs)</w:t>
            </w:r>
          </w:p>
        </w:tc>
        <w:tc>
          <w:tcPr>
            <w:tcW w:w="1236" w:type="dxa"/>
          </w:tcPr>
          <w:p w14:paraId="265FB977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Transferred from segment</w:t>
            </w:r>
          </w:p>
        </w:tc>
      </w:tr>
    </w:tbl>
    <w:p w14:paraId="265FB979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7A" w14:textId="2FE99F57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4b Fixed Deposit Receipts transferred to other segments</w:t>
      </w:r>
    </w:p>
    <w:p w14:paraId="3092A79B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9648" w:type="dxa"/>
        <w:tblLayout w:type="fixed"/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  <w:gridCol w:w="1236"/>
      </w:tblGrid>
      <w:tr w:rsidR="006221AE" w:rsidRPr="00276B91" w14:paraId="265FB984" w14:textId="77777777" w:rsidTr="00B2198F">
        <w:trPr>
          <w:trHeight w:val="943"/>
        </w:trPr>
        <w:tc>
          <w:tcPr>
            <w:tcW w:w="510" w:type="dxa"/>
          </w:tcPr>
          <w:p w14:paraId="265FB97B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90" w:type="dxa"/>
          </w:tcPr>
          <w:p w14:paraId="265FB97C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NSCCL Ref no.</w:t>
            </w:r>
          </w:p>
        </w:tc>
        <w:tc>
          <w:tcPr>
            <w:tcW w:w="1630" w:type="dxa"/>
          </w:tcPr>
          <w:p w14:paraId="265FB97D" w14:textId="77777777" w:rsidR="006221AE" w:rsidRPr="00276B91" w:rsidRDefault="006221AE" w:rsidP="00037D0D">
            <w:pPr>
              <w:spacing w:line="240" w:lineRule="atLeast"/>
              <w:jc w:val="both"/>
              <w:rPr>
                <w:lang w:val="en-IN"/>
              </w:rPr>
            </w:pPr>
            <w:r w:rsidRPr="00276B91">
              <w:rPr>
                <w:lang w:val="en-IN"/>
              </w:rPr>
              <w:t>Deposit Type(SD/MD)</w:t>
            </w:r>
          </w:p>
        </w:tc>
        <w:tc>
          <w:tcPr>
            <w:tcW w:w="930" w:type="dxa"/>
          </w:tcPr>
          <w:p w14:paraId="265FB97E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FDR. No        </w:t>
            </w:r>
          </w:p>
        </w:tc>
        <w:tc>
          <w:tcPr>
            <w:tcW w:w="910" w:type="dxa"/>
          </w:tcPr>
          <w:p w14:paraId="265FB97F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Issuing Bank</w:t>
            </w:r>
          </w:p>
        </w:tc>
        <w:tc>
          <w:tcPr>
            <w:tcW w:w="970" w:type="dxa"/>
          </w:tcPr>
          <w:p w14:paraId="265FB980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Issue Date      </w:t>
            </w:r>
          </w:p>
        </w:tc>
        <w:tc>
          <w:tcPr>
            <w:tcW w:w="1056" w:type="dxa"/>
          </w:tcPr>
          <w:p w14:paraId="265FB981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Maturity Date</w:t>
            </w:r>
          </w:p>
        </w:tc>
        <w:tc>
          <w:tcPr>
            <w:tcW w:w="1416" w:type="dxa"/>
          </w:tcPr>
          <w:p w14:paraId="265FB982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Amount(Rs)</w:t>
            </w:r>
          </w:p>
        </w:tc>
        <w:tc>
          <w:tcPr>
            <w:tcW w:w="1236" w:type="dxa"/>
          </w:tcPr>
          <w:p w14:paraId="265FB983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Transferred to segment</w:t>
            </w:r>
          </w:p>
        </w:tc>
      </w:tr>
    </w:tbl>
    <w:p w14:paraId="265FB985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86" w14:textId="00ADD31A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5a Security Deposit transferred from other segments</w:t>
      </w:r>
    </w:p>
    <w:p w14:paraId="2788386E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8388" w:type="dxa"/>
        <w:tblLook w:val="0000" w:firstRow="0" w:lastRow="0" w:firstColumn="0" w:lastColumn="0" w:noHBand="0" w:noVBand="0"/>
      </w:tblPr>
      <w:tblGrid>
        <w:gridCol w:w="570"/>
        <w:gridCol w:w="1256"/>
        <w:gridCol w:w="1630"/>
        <w:gridCol w:w="1190"/>
        <w:gridCol w:w="963"/>
        <w:gridCol w:w="1056"/>
        <w:gridCol w:w="1723"/>
      </w:tblGrid>
      <w:tr w:rsidR="006221AE" w:rsidRPr="00276B91" w14:paraId="265FB98E" w14:textId="77777777" w:rsidTr="00B2198F">
        <w:tc>
          <w:tcPr>
            <w:tcW w:w="570" w:type="dxa"/>
          </w:tcPr>
          <w:p w14:paraId="265FB987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S. No.</w:t>
            </w:r>
          </w:p>
        </w:tc>
        <w:tc>
          <w:tcPr>
            <w:tcW w:w="1256" w:type="dxa"/>
          </w:tcPr>
          <w:p w14:paraId="265FB988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Instrument Type</w:t>
            </w:r>
          </w:p>
        </w:tc>
        <w:tc>
          <w:tcPr>
            <w:tcW w:w="1630" w:type="dxa"/>
          </w:tcPr>
          <w:p w14:paraId="265FB989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Deposit Type(SD/MD)</w:t>
            </w:r>
          </w:p>
        </w:tc>
        <w:tc>
          <w:tcPr>
            <w:tcW w:w="1190" w:type="dxa"/>
          </w:tcPr>
          <w:p w14:paraId="265FB98A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 xml:space="preserve">Custodian </w:t>
            </w:r>
          </w:p>
        </w:tc>
        <w:tc>
          <w:tcPr>
            <w:tcW w:w="963" w:type="dxa"/>
          </w:tcPr>
          <w:p w14:paraId="265FB98B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Symbol</w:t>
            </w:r>
          </w:p>
        </w:tc>
        <w:tc>
          <w:tcPr>
            <w:tcW w:w="1056" w:type="dxa"/>
          </w:tcPr>
          <w:p w14:paraId="265FB98C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 xml:space="preserve">Total Quantity </w:t>
            </w:r>
          </w:p>
        </w:tc>
        <w:tc>
          <w:tcPr>
            <w:tcW w:w="1723" w:type="dxa"/>
          </w:tcPr>
          <w:p w14:paraId="265FB98D" w14:textId="77777777" w:rsidR="006221AE" w:rsidRPr="00276B91" w:rsidRDefault="006221AE" w:rsidP="00037D0D">
            <w:pPr>
              <w:spacing w:line="240" w:lineRule="atLeast"/>
              <w:ind w:right="-49"/>
              <w:jc w:val="both"/>
            </w:pPr>
            <w:r w:rsidRPr="00276B91">
              <w:t>Transferred from segment</w:t>
            </w:r>
          </w:p>
        </w:tc>
      </w:tr>
    </w:tbl>
    <w:p w14:paraId="265FB98F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90" w14:textId="3B9C2158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5b Security Deposit transferred to other segments</w:t>
      </w:r>
    </w:p>
    <w:p w14:paraId="6FB7FE90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8388" w:type="dxa"/>
        <w:tblLook w:val="0000" w:firstRow="0" w:lastRow="0" w:firstColumn="0" w:lastColumn="0" w:noHBand="0" w:noVBand="0"/>
      </w:tblPr>
      <w:tblGrid>
        <w:gridCol w:w="570"/>
        <w:gridCol w:w="1256"/>
        <w:gridCol w:w="1630"/>
        <w:gridCol w:w="1190"/>
        <w:gridCol w:w="963"/>
        <w:gridCol w:w="1056"/>
        <w:gridCol w:w="1723"/>
      </w:tblGrid>
      <w:tr w:rsidR="006221AE" w:rsidRPr="00276B91" w14:paraId="265FB998" w14:textId="77777777" w:rsidTr="00B2198F">
        <w:tc>
          <w:tcPr>
            <w:tcW w:w="570" w:type="dxa"/>
          </w:tcPr>
          <w:p w14:paraId="265FB991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S. No.</w:t>
            </w:r>
          </w:p>
        </w:tc>
        <w:tc>
          <w:tcPr>
            <w:tcW w:w="1256" w:type="dxa"/>
          </w:tcPr>
          <w:p w14:paraId="265FB992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Instrument Type</w:t>
            </w:r>
          </w:p>
        </w:tc>
        <w:tc>
          <w:tcPr>
            <w:tcW w:w="1630" w:type="dxa"/>
          </w:tcPr>
          <w:p w14:paraId="265FB993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Deposit Type(SD/MD)</w:t>
            </w:r>
          </w:p>
        </w:tc>
        <w:tc>
          <w:tcPr>
            <w:tcW w:w="1190" w:type="dxa"/>
          </w:tcPr>
          <w:p w14:paraId="265FB994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 xml:space="preserve">Custodian </w:t>
            </w:r>
          </w:p>
        </w:tc>
        <w:tc>
          <w:tcPr>
            <w:tcW w:w="963" w:type="dxa"/>
          </w:tcPr>
          <w:p w14:paraId="265FB995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Symbol</w:t>
            </w:r>
          </w:p>
        </w:tc>
        <w:tc>
          <w:tcPr>
            <w:tcW w:w="1056" w:type="dxa"/>
          </w:tcPr>
          <w:p w14:paraId="265FB996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 xml:space="preserve">Total Quantity </w:t>
            </w:r>
          </w:p>
        </w:tc>
        <w:tc>
          <w:tcPr>
            <w:tcW w:w="1723" w:type="dxa"/>
          </w:tcPr>
          <w:p w14:paraId="265FB997" w14:textId="77777777" w:rsidR="006221AE" w:rsidRPr="00276B91" w:rsidRDefault="006221AE" w:rsidP="00037D0D">
            <w:pPr>
              <w:spacing w:line="240" w:lineRule="atLeast"/>
              <w:ind w:right="-49"/>
              <w:jc w:val="both"/>
            </w:pPr>
            <w:r w:rsidRPr="00276B91">
              <w:t>Transferred to segment</w:t>
            </w:r>
          </w:p>
        </w:tc>
      </w:tr>
    </w:tbl>
    <w:p w14:paraId="265FB999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9A" w14:textId="77777777" w:rsidR="006221AE" w:rsidRPr="00276B91" w:rsidRDefault="006221AE" w:rsidP="006221AE">
      <w:pPr>
        <w:spacing w:line="240" w:lineRule="atLeast"/>
        <w:jc w:val="both"/>
        <w:rPr>
          <w:b/>
          <w:bCs/>
        </w:rPr>
      </w:pPr>
    </w:p>
    <w:p w14:paraId="265FB99B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bCs/>
        </w:rPr>
        <w:lastRenderedPageBreak/>
        <w:t>Annexure G</w:t>
      </w:r>
      <w:r w:rsidRPr="00276B91">
        <w:rPr>
          <w:lang w:val="en-IN"/>
        </w:rPr>
        <w:t xml:space="preserve"> </w:t>
      </w:r>
    </w:p>
    <w:p w14:paraId="265FB99C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bCs/>
        </w:rPr>
        <w:t>Collateral Releases during the day:</w:t>
      </w:r>
    </w:p>
    <w:p w14:paraId="265FB99D" w14:textId="77777777" w:rsidR="006221AE" w:rsidRPr="00276B91" w:rsidRDefault="006221AE" w:rsidP="006221AE">
      <w:pPr>
        <w:spacing w:line="240" w:lineRule="atLeast"/>
        <w:jc w:val="both"/>
        <w:rPr>
          <w:b/>
          <w:lang w:val="en-IN"/>
        </w:rPr>
      </w:pPr>
    </w:p>
    <w:p w14:paraId="265FB99E" w14:textId="3DE3AA81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lang w:val="en-IN"/>
        </w:rPr>
        <w:t xml:space="preserve">1 </w:t>
      </w:r>
      <w:r w:rsidRPr="00276B91">
        <w:rPr>
          <w:b/>
          <w:bCs/>
        </w:rPr>
        <w:t>Details of Cash Releases</w:t>
      </w:r>
    </w:p>
    <w:p w14:paraId="6210DA86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0" w:type="auto"/>
        <w:tblLook w:val="0000" w:firstRow="0" w:lastRow="0" w:firstColumn="0" w:lastColumn="0" w:noHBand="0" w:noVBand="0"/>
      </w:tblPr>
      <w:tblGrid>
        <w:gridCol w:w="828"/>
        <w:gridCol w:w="2700"/>
        <w:gridCol w:w="1800"/>
      </w:tblGrid>
      <w:tr w:rsidR="006221AE" w:rsidRPr="00276B91" w14:paraId="265FB9A2" w14:textId="77777777" w:rsidTr="00B2198F">
        <w:tc>
          <w:tcPr>
            <w:tcW w:w="828" w:type="dxa"/>
          </w:tcPr>
          <w:p w14:paraId="265FB99F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S. No</w:t>
            </w:r>
          </w:p>
        </w:tc>
        <w:tc>
          <w:tcPr>
            <w:tcW w:w="2700" w:type="dxa"/>
          </w:tcPr>
          <w:p w14:paraId="265FB9A0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Deposit Type (SD/MD)</w:t>
            </w:r>
          </w:p>
        </w:tc>
        <w:tc>
          <w:tcPr>
            <w:tcW w:w="1800" w:type="dxa"/>
          </w:tcPr>
          <w:p w14:paraId="265FB9A1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Amount (Rs.)</w:t>
            </w:r>
          </w:p>
        </w:tc>
      </w:tr>
    </w:tbl>
    <w:p w14:paraId="1D7F7622" w14:textId="77777777" w:rsidR="00B2198F" w:rsidRDefault="00B2198F" w:rsidP="006221AE">
      <w:pPr>
        <w:rPr>
          <w:b/>
        </w:rPr>
      </w:pPr>
    </w:p>
    <w:p w14:paraId="265FB9A3" w14:textId="58FA82F9" w:rsidR="006221AE" w:rsidRDefault="006221AE" w:rsidP="006221AE">
      <w:pPr>
        <w:rPr>
          <w:b/>
        </w:rPr>
      </w:pPr>
      <w:r w:rsidRPr="00276B91">
        <w:rPr>
          <w:b/>
        </w:rPr>
        <w:t>2 BG Release Details</w:t>
      </w:r>
    </w:p>
    <w:p w14:paraId="77BAEBF1" w14:textId="77777777" w:rsidR="00B2198F" w:rsidRPr="00276B91" w:rsidRDefault="00B2198F" w:rsidP="006221AE">
      <w:pPr>
        <w:rPr>
          <w:b/>
        </w:rPr>
      </w:pPr>
    </w:p>
    <w:tbl>
      <w:tblPr>
        <w:tblStyle w:val="TableGridLight"/>
        <w:tblW w:w="8748" w:type="dxa"/>
        <w:tblLayout w:type="fixed"/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752"/>
      </w:tblGrid>
      <w:tr w:rsidR="006221AE" w:rsidRPr="00276B91" w14:paraId="265FB9AC" w14:textId="77777777" w:rsidTr="00B2198F">
        <w:tc>
          <w:tcPr>
            <w:tcW w:w="510" w:type="dxa"/>
          </w:tcPr>
          <w:p w14:paraId="265FB9A4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90" w:type="dxa"/>
          </w:tcPr>
          <w:p w14:paraId="265FB9A5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NSCCL Ref no.</w:t>
            </w:r>
          </w:p>
        </w:tc>
        <w:tc>
          <w:tcPr>
            <w:tcW w:w="1630" w:type="dxa"/>
          </w:tcPr>
          <w:p w14:paraId="265FB9A6" w14:textId="77777777" w:rsidR="006221AE" w:rsidRPr="00276B91" w:rsidRDefault="006221AE" w:rsidP="00037D0D">
            <w:pPr>
              <w:spacing w:line="240" w:lineRule="atLeast"/>
              <w:jc w:val="both"/>
              <w:rPr>
                <w:lang w:val="en-IN"/>
              </w:rPr>
            </w:pPr>
            <w:r w:rsidRPr="00276B91">
              <w:rPr>
                <w:lang w:val="en-IN"/>
              </w:rPr>
              <w:t>Deposit Type</w:t>
            </w:r>
          </w:p>
        </w:tc>
        <w:tc>
          <w:tcPr>
            <w:tcW w:w="930" w:type="dxa"/>
          </w:tcPr>
          <w:p w14:paraId="265FB9A7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BG. No        </w:t>
            </w:r>
          </w:p>
        </w:tc>
        <w:tc>
          <w:tcPr>
            <w:tcW w:w="910" w:type="dxa"/>
          </w:tcPr>
          <w:p w14:paraId="265FB9A8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Issuing Bank</w:t>
            </w:r>
          </w:p>
        </w:tc>
        <w:tc>
          <w:tcPr>
            <w:tcW w:w="970" w:type="dxa"/>
          </w:tcPr>
          <w:p w14:paraId="265FB9A9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Issue Date      </w:t>
            </w:r>
          </w:p>
        </w:tc>
        <w:tc>
          <w:tcPr>
            <w:tcW w:w="1056" w:type="dxa"/>
          </w:tcPr>
          <w:p w14:paraId="265FB9AA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Maturity Date</w:t>
            </w:r>
          </w:p>
        </w:tc>
        <w:tc>
          <w:tcPr>
            <w:tcW w:w="1752" w:type="dxa"/>
          </w:tcPr>
          <w:p w14:paraId="265FB9AB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Amount(Rs)</w:t>
            </w:r>
          </w:p>
        </w:tc>
      </w:tr>
    </w:tbl>
    <w:p w14:paraId="265FB9AD" w14:textId="77777777" w:rsidR="006221AE" w:rsidRPr="00276B91" w:rsidRDefault="006221AE" w:rsidP="006221AE"/>
    <w:p w14:paraId="265FB9AE" w14:textId="0EE66623" w:rsidR="006221AE" w:rsidRDefault="006221AE" w:rsidP="006221AE">
      <w:pPr>
        <w:rPr>
          <w:b/>
        </w:rPr>
      </w:pPr>
      <w:r w:rsidRPr="00276B91">
        <w:rPr>
          <w:b/>
        </w:rPr>
        <w:t>3 FD Release Details</w:t>
      </w:r>
    </w:p>
    <w:p w14:paraId="37E90B6E" w14:textId="77777777" w:rsidR="00B2198F" w:rsidRPr="00276B91" w:rsidRDefault="00B2198F" w:rsidP="006221AE">
      <w:pPr>
        <w:rPr>
          <w:b/>
        </w:rPr>
      </w:pPr>
    </w:p>
    <w:tbl>
      <w:tblPr>
        <w:tblStyle w:val="TableGridLight"/>
        <w:tblW w:w="9804" w:type="dxa"/>
        <w:tblLayout w:type="fixed"/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056"/>
        <w:gridCol w:w="1752"/>
      </w:tblGrid>
      <w:tr w:rsidR="00B2198F" w:rsidRPr="00276B91" w14:paraId="265FB9B7" w14:textId="77777777" w:rsidTr="00B2198F">
        <w:tc>
          <w:tcPr>
            <w:tcW w:w="510" w:type="dxa"/>
          </w:tcPr>
          <w:p w14:paraId="265FB9AF" w14:textId="77777777" w:rsidR="00B2198F" w:rsidRPr="00276B91" w:rsidRDefault="00B2198F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90" w:type="dxa"/>
          </w:tcPr>
          <w:p w14:paraId="265FB9B0" w14:textId="77777777" w:rsidR="00B2198F" w:rsidRPr="00276B91" w:rsidRDefault="00B2198F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NSCCL Ref no.</w:t>
            </w:r>
          </w:p>
        </w:tc>
        <w:tc>
          <w:tcPr>
            <w:tcW w:w="1630" w:type="dxa"/>
          </w:tcPr>
          <w:p w14:paraId="265FB9B1" w14:textId="77777777" w:rsidR="00B2198F" w:rsidRPr="00276B91" w:rsidRDefault="00B2198F" w:rsidP="00037D0D">
            <w:pPr>
              <w:spacing w:line="240" w:lineRule="atLeast"/>
              <w:jc w:val="both"/>
              <w:rPr>
                <w:lang w:val="en-IN"/>
              </w:rPr>
            </w:pPr>
            <w:r w:rsidRPr="00276B91">
              <w:rPr>
                <w:lang w:val="en-IN"/>
              </w:rPr>
              <w:t>Deposit Type</w:t>
            </w:r>
          </w:p>
        </w:tc>
        <w:tc>
          <w:tcPr>
            <w:tcW w:w="930" w:type="dxa"/>
          </w:tcPr>
          <w:p w14:paraId="265FB9B2" w14:textId="77777777" w:rsidR="00B2198F" w:rsidRPr="00276B91" w:rsidRDefault="00B2198F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FDR. No        </w:t>
            </w:r>
          </w:p>
        </w:tc>
        <w:tc>
          <w:tcPr>
            <w:tcW w:w="910" w:type="dxa"/>
          </w:tcPr>
          <w:p w14:paraId="265FB9B3" w14:textId="77777777" w:rsidR="00B2198F" w:rsidRPr="00276B91" w:rsidRDefault="00B2198F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Issuing Bank</w:t>
            </w:r>
          </w:p>
        </w:tc>
        <w:tc>
          <w:tcPr>
            <w:tcW w:w="970" w:type="dxa"/>
          </w:tcPr>
          <w:p w14:paraId="265FB9B4" w14:textId="77777777" w:rsidR="00B2198F" w:rsidRPr="00276B91" w:rsidRDefault="00B2198F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Issue Date      </w:t>
            </w:r>
          </w:p>
        </w:tc>
        <w:tc>
          <w:tcPr>
            <w:tcW w:w="1056" w:type="dxa"/>
          </w:tcPr>
          <w:p w14:paraId="5FA9C48E" w14:textId="77777777" w:rsidR="00B2198F" w:rsidRPr="00276B91" w:rsidRDefault="00B2198F" w:rsidP="00037D0D">
            <w:pPr>
              <w:spacing w:line="240" w:lineRule="atLeast"/>
              <w:jc w:val="both"/>
              <w:rPr>
                <w:lang w:val="en-IN"/>
              </w:rPr>
            </w:pPr>
          </w:p>
        </w:tc>
        <w:tc>
          <w:tcPr>
            <w:tcW w:w="1056" w:type="dxa"/>
          </w:tcPr>
          <w:p w14:paraId="265FB9B5" w14:textId="5B081210" w:rsidR="00B2198F" w:rsidRPr="00276B91" w:rsidRDefault="00B2198F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Maturity Date</w:t>
            </w:r>
          </w:p>
        </w:tc>
        <w:tc>
          <w:tcPr>
            <w:tcW w:w="1752" w:type="dxa"/>
          </w:tcPr>
          <w:p w14:paraId="265FB9B6" w14:textId="77777777" w:rsidR="00B2198F" w:rsidRPr="00276B91" w:rsidRDefault="00B2198F" w:rsidP="00037D0D">
            <w:pPr>
              <w:spacing w:line="240" w:lineRule="atLeast"/>
              <w:jc w:val="both"/>
            </w:pPr>
            <w:r w:rsidRPr="00276B91">
              <w:t>Gross Amount(Rs)</w:t>
            </w:r>
          </w:p>
        </w:tc>
      </w:tr>
    </w:tbl>
    <w:p w14:paraId="265FB9B8" w14:textId="77777777" w:rsidR="006221AE" w:rsidRPr="00276B91" w:rsidRDefault="006221AE" w:rsidP="006221AE">
      <w:pPr>
        <w:rPr>
          <w:b/>
        </w:rPr>
      </w:pPr>
    </w:p>
    <w:p w14:paraId="265FB9B9" w14:textId="5304834E" w:rsidR="006221AE" w:rsidRDefault="006221AE" w:rsidP="006221AE">
      <w:pPr>
        <w:rPr>
          <w:b/>
          <w:bCs/>
        </w:rPr>
      </w:pPr>
      <w:r w:rsidRPr="00276B91">
        <w:rPr>
          <w:b/>
        </w:rPr>
        <w:t xml:space="preserve">4 </w:t>
      </w:r>
      <w:r w:rsidRPr="00276B91">
        <w:rPr>
          <w:b/>
          <w:bCs/>
        </w:rPr>
        <w:t>Details of Security release (CMF/NMF/Securities/INM/GMF/OMF)</w:t>
      </w:r>
    </w:p>
    <w:p w14:paraId="6F2E3744" w14:textId="77777777" w:rsidR="00B2198F" w:rsidRPr="00276B91" w:rsidRDefault="00B2198F" w:rsidP="006221AE"/>
    <w:tbl>
      <w:tblPr>
        <w:tblStyle w:val="TableGridLight"/>
        <w:tblW w:w="8388" w:type="dxa"/>
        <w:tblLayout w:type="fixed"/>
        <w:tblLook w:val="0000" w:firstRow="0" w:lastRow="0" w:firstColumn="0" w:lastColumn="0" w:noHBand="0" w:noVBand="0"/>
      </w:tblPr>
      <w:tblGrid>
        <w:gridCol w:w="828"/>
        <w:gridCol w:w="1620"/>
        <w:gridCol w:w="2520"/>
        <w:gridCol w:w="1260"/>
        <w:gridCol w:w="1080"/>
        <w:gridCol w:w="1080"/>
      </w:tblGrid>
      <w:tr w:rsidR="006221AE" w:rsidRPr="00276B91" w14:paraId="265FB9C0" w14:textId="77777777" w:rsidTr="00B2198F">
        <w:tc>
          <w:tcPr>
            <w:tcW w:w="828" w:type="dxa"/>
          </w:tcPr>
          <w:p w14:paraId="265FB9BA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S. No.</w:t>
            </w:r>
          </w:p>
        </w:tc>
        <w:tc>
          <w:tcPr>
            <w:tcW w:w="1620" w:type="dxa"/>
          </w:tcPr>
          <w:p w14:paraId="265FB9BB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Deposit Type</w:t>
            </w:r>
          </w:p>
        </w:tc>
        <w:tc>
          <w:tcPr>
            <w:tcW w:w="2520" w:type="dxa"/>
          </w:tcPr>
          <w:p w14:paraId="265FB9BC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Collateral Type</w:t>
            </w:r>
          </w:p>
        </w:tc>
        <w:tc>
          <w:tcPr>
            <w:tcW w:w="1260" w:type="dxa"/>
          </w:tcPr>
          <w:p w14:paraId="265FB9BD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 xml:space="preserve">Custodian </w:t>
            </w:r>
          </w:p>
        </w:tc>
        <w:tc>
          <w:tcPr>
            <w:tcW w:w="1080" w:type="dxa"/>
          </w:tcPr>
          <w:p w14:paraId="265FB9BE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Symbol</w:t>
            </w:r>
          </w:p>
        </w:tc>
        <w:tc>
          <w:tcPr>
            <w:tcW w:w="1080" w:type="dxa"/>
          </w:tcPr>
          <w:p w14:paraId="265FB9BF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 xml:space="preserve">Quantity </w:t>
            </w:r>
          </w:p>
        </w:tc>
      </w:tr>
    </w:tbl>
    <w:p w14:paraId="265FB9C1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C2" w14:textId="77777777"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  <w:r w:rsidRPr="00276B91">
        <w:rPr>
          <w:b/>
          <w:bCs/>
          <w:lang w:val="en-IN" w:eastAsia="en-IN"/>
        </w:rPr>
        <w:t>5 Details of GSEC Release</w:t>
      </w:r>
    </w:p>
    <w:p w14:paraId="265FB9C3" w14:textId="77777777"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</w:p>
    <w:tbl>
      <w:tblPr>
        <w:tblStyle w:val="TableGridLight"/>
        <w:tblW w:w="5000" w:type="pct"/>
        <w:tblLook w:val="0000" w:firstRow="0" w:lastRow="0" w:firstColumn="0" w:lastColumn="0" w:noHBand="0" w:noVBand="0"/>
      </w:tblPr>
      <w:tblGrid>
        <w:gridCol w:w="974"/>
        <w:gridCol w:w="2382"/>
        <w:gridCol w:w="1300"/>
        <w:gridCol w:w="1569"/>
        <w:gridCol w:w="1408"/>
        <w:gridCol w:w="1383"/>
      </w:tblGrid>
      <w:tr w:rsidR="006221AE" w:rsidRPr="00276B91" w14:paraId="265FB9CA" w14:textId="77777777" w:rsidTr="00B2198F">
        <w:tc>
          <w:tcPr>
            <w:tcW w:w="540" w:type="pct"/>
          </w:tcPr>
          <w:p w14:paraId="265FB9C4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1321" w:type="pct"/>
          </w:tcPr>
          <w:p w14:paraId="265FB9C5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Security Description</w:t>
            </w:r>
          </w:p>
        </w:tc>
        <w:tc>
          <w:tcPr>
            <w:tcW w:w="721" w:type="pct"/>
          </w:tcPr>
          <w:p w14:paraId="265FB9C6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ISIN</w:t>
            </w:r>
          </w:p>
        </w:tc>
        <w:tc>
          <w:tcPr>
            <w:tcW w:w="870" w:type="pct"/>
          </w:tcPr>
          <w:p w14:paraId="265FB9C7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Face Value</w:t>
            </w:r>
          </w:p>
        </w:tc>
        <w:tc>
          <w:tcPr>
            <w:tcW w:w="781" w:type="pct"/>
          </w:tcPr>
          <w:p w14:paraId="265FB9C8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Net Value</w:t>
            </w:r>
          </w:p>
        </w:tc>
        <w:tc>
          <w:tcPr>
            <w:tcW w:w="767" w:type="pct"/>
          </w:tcPr>
          <w:p w14:paraId="265FB9C9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Mat Date</w:t>
            </w:r>
          </w:p>
        </w:tc>
      </w:tr>
    </w:tbl>
    <w:p w14:paraId="265FB9CB" w14:textId="77777777" w:rsidR="006221AE" w:rsidRPr="00276B91" w:rsidRDefault="006221AE" w:rsidP="006221AE">
      <w:pPr>
        <w:overflowPunct w:val="0"/>
        <w:adjustRightInd w:val="0"/>
        <w:ind w:right="29"/>
        <w:jc w:val="center"/>
        <w:rPr>
          <w:b/>
          <w:u w:val="single"/>
        </w:rPr>
      </w:pPr>
    </w:p>
    <w:p w14:paraId="265FB9CC" w14:textId="77777777" w:rsidR="006221AE" w:rsidRPr="00276B91" w:rsidRDefault="006221AE" w:rsidP="006221AE">
      <w:pPr>
        <w:overflowPunct w:val="0"/>
        <w:adjustRightInd w:val="0"/>
        <w:ind w:right="29"/>
        <w:jc w:val="center"/>
        <w:rPr>
          <w:b/>
          <w:u w:val="single"/>
        </w:rPr>
      </w:pPr>
    </w:p>
    <w:p w14:paraId="265FB9D1" w14:textId="77777777" w:rsidR="000E62CC" w:rsidRPr="00276B91" w:rsidRDefault="000E62CC" w:rsidP="000E62CC"/>
    <w:p w14:paraId="386FF96B" w14:textId="01835086" w:rsidR="00BE6CB2" w:rsidRPr="00276B91" w:rsidRDefault="00BE6CB2" w:rsidP="00684E10">
      <w:pPr>
        <w:pStyle w:val="Heading1"/>
      </w:pPr>
      <w:bookmarkStart w:id="39" w:name="_Toc55570327"/>
      <w:r w:rsidRPr="00276B91">
        <w:t>S</w:t>
      </w:r>
      <w:r w:rsidR="00F97A6C">
        <w:t xml:space="preserve">ecurity </w:t>
      </w:r>
      <w:r w:rsidR="007113AF">
        <w:t>Details Report (SEC PLEDGE)</w:t>
      </w:r>
      <w:bookmarkEnd w:id="39"/>
    </w:p>
    <w:p w14:paraId="49978758" w14:textId="77777777" w:rsidR="007113AF" w:rsidRDefault="007113AF" w:rsidP="007113AF">
      <w:r w:rsidRPr="00684E10">
        <w:rPr>
          <w:i/>
        </w:rPr>
        <w:t>Naming convention</w:t>
      </w:r>
      <w:r>
        <w:t xml:space="preserve"> C_MEMBER CODE_SEC_PLEDGE_DDMMYYYY.CSV</w:t>
      </w:r>
    </w:p>
    <w:p w14:paraId="55300E23" w14:textId="77777777" w:rsidR="007113AF" w:rsidRDefault="007113AF" w:rsidP="007113AF">
      <w:r w:rsidRPr="00684E10">
        <w:rPr>
          <w:i/>
        </w:rPr>
        <w:t>File location:</w:t>
      </w:r>
      <w:r>
        <w:t xml:space="preserve"> /CMFTP/C&lt;MEMBER CODE&gt;/REPORTS</w:t>
      </w:r>
    </w:p>
    <w:p w14:paraId="265FB9D2" w14:textId="2069B4EE" w:rsidR="00FE1AE8" w:rsidRPr="00276B91" w:rsidRDefault="007113AF" w:rsidP="007113AF">
      <w:r>
        <w:t>File details and format:</w:t>
      </w:r>
    </w:p>
    <w:p w14:paraId="500A5427" w14:textId="1DA48CAE" w:rsidR="004B597F" w:rsidRDefault="00676EEC" w:rsidP="005C20B1">
      <w:r>
        <w:object w:dxaOrig="1531" w:dyaOrig="999" w14:anchorId="34062B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50.25pt" o:ole="">
            <v:imagedata r:id="rId8" o:title=""/>
          </v:shape>
          <o:OLEObject Type="Embed" ProgID="Excel.Sheet.12" ShapeID="_x0000_i1025" DrawAspect="Icon" ObjectID="_1671021497" r:id="rId9"/>
        </w:object>
      </w:r>
    </w:p>
    <w:p w14:paraId="4CB5A216" w14:textId="2BE1136B" w:rsidR="001D6032" w:rsidRDefault="001D6032" w:rsidP="005C20B1"/>
    <w:p w14:paraId="74B2BAF2" w14:textId="07BAD645" w:rsidR="00B2198F" w:rsidRDefault="00B2198F" w:rsidP="005C20B1"/>
    <w:p w14:paraId="25BACE63" w14:textId="4F512E21" w:rsidR="00B2198F" w:rsidRDefault="00B2198F" w:rsidP="005C20B1"/>
    <w:p w14:paraId="786393F5" w14:textId="7D6C35CF" w:rsidR="00B2198F" w:rsidRDefault="00B2198F" w:rsidP="005C20B1"/>
    <w:p w14:paraId="3B593013" w14:textId="30422114" w:rsidR="00B2198F" w:rsidRDefault="00B2198F" w:rsidP="005C20B1"/>
    <w:p w14:paraId="73FBD607" w14:textId="125511CC" w:rsidR="00B2198F" w:rsidRDefault="00B2198F" w:rsidP="005C20B1"/>
    <w:p w14:paraId="64988A43" w14:textId="7281A89A" w:rsidR="00B2198F" w:rsidRDefault="00B2198F" w:rsidP="005C20B1"/>
    <w:p w14:paraId="732E0DC2" w14:textId="0C709B2D" w:rsidR="00B2198F" w:rsidRDefault="00B2198F" w:rsidP="005C20B1"/>
    <w:p w14:paraId="56FDC6F7" w14:textId="2821885A" w:rsidR="00B2198F" w:rsidRDefault="00B2198F" w:rsidP="005C20B1"/>
    <w:p w14:paraId="29789C38" w14:textId="0AC77F6A" w:rsidR="00B2198F" w:rsidRDefault="00B2198F" w:rsidP="005C20B1"/>
    <w:p w14:paraId="226FAC8C" w14:textId="6F18B6DC" w:rsidR="00B2198F" w:rsidRDefault="00B2198F" w:rsidP="005C20B1"/>
    <w:p w14:paraId="222C112E" w14:textId="434C66BC" w:rsidR="00B2198F" w:rsidRDefault="00B2198F" w:rsidP="005C20B1"/>
    <w:p w14:paraId="650E08AC" w14:textId="77777777" w:rsidR="00B2198F" w:rsidRDefault="00B2198F" w:rsidP="005C20B1"/>
    <w:p w14:paraId="08A9E9F1" w14:textId="62EE2E25" w:rsidR="001D6032" w:rsidRPr="00276B91" w:rsidRDefault="001D6032" w:rsidP="00684E10">
      <w:pPr>
        <w:pStyle w:val="Heading1"/>
      </w:pPr>
      <w:bookmarkStart w:id="40" w:name="_Toc55570328"/>
      <w:r w:rsidRPr="00276B91">
        <w:t>Security</w:t>
      </w:r>
      <w:r w:rsidR="00091633">
        <w:t xml:space="preserve"> Release Report (SEC REL)</w:t>
      </w:r>
      <w:bookmarkEnd w:id="40"/>
    </w:p>
    <w:p w14:paraId="154A9DEF" w14:textId="0AE154D8" w:rsidR="002D7865" w:rsidRDefault="002D7865" w:rsidP="005C20B1">
      <w:r w:rsidRPr="00047CDE">
        <w:rPr>
          <w:i/>
        </w:rPr>
        <w:t>Naming convention</w:t>
      </w:r>
      <w:r w:rsidR="00900A6B">
        <w:rPr>
          <w:i/>
        </w:rPr>
        <w:t xml:space="preserve"> - </w:t>
      </w:r>
      <w:r>
        <w:t xml:space="preserve"> C_SECREL_PRIMARY MEMBER CODE_DDMMYYYY_NN.CSV</w:t>
      </w:r>
    </w:p>
    <w:p w14:paraId="31ADA170" w14:textId="77777777" w:rsidR="002D7865" w:rsidRDefault="002D7865" w:rsidP="005C20B1">
      <w:r>
        <w:t xml:space="preserve">NN (Batch Number – incremental. </w:t>
      </w:r>
    </w:p>
    <w:p w14:paraId="7847C330" w14:textId="3C2220CE" w:rsidR="002D7865" w:rsidRDefault="002D7865" w:rsidP="005C20B1">
      <w:r>
        <w:t xml:space="preserve">As clearing members may not have release for each batch the same may not be sequential) </w:t>
      </w:r>
      <w:r w:rsidRPr="00684E10">
        <w:rPr>
          <w:i/>
        </w:rPr>
        <w:t>File location</w:t>
      </w:r>
      <w:r w:rsidR="00900A6B">
        <w:rPr>
          <w:i/>
        </w:rPr>
        <w:t xml:space="preserve">- </w:t>
      </w:r>
      <w:r>
        <w:t xml:space="preserve"> CMFTP/C/REPORTS </w:t>
      </w:r>
    </w:p>
    <w:p w14:paraId="5ACE431F" w14:textId="6D47D874" w:rsidR="004B597F" w:rsidRPr="00684E10" w:rsidRDefault="002D7865" w:rsidP="005C20B1">
      <w:pPr>
        <w:rPr>
          <w:i/>
        </w:rPr>
      </w:pPr>
      <w:r w:rsidRPr="00684E10">
        <w:rPr>
          <w:i/>
        </w:rPr>
        <w:t>File details and format:</w:t>
      </w:r>
    </w:p>
    <w:p w14:paraId="62C61CF4" w14:textId="4AAC69A6" w:rsidR="00E7158C" w:rsidRDefault="00E7158C" w:rsidP="00E7158C">
      <w:r>
        <w:t>Segment</w:t>
      </w:r>
    </w:p>
    <w:p w14:paraId="65519760" w14:textId="0F779CB8" w:rsidR="00E7158C" w:rsidRDefault="00E7158C" w:rsidP="00E7158C">
      <w:r>
        <w:t>CM Code</w:t>
      </w:r>
    </w:p>
    <w:p w14:paraId="06293CCF" w14:textId="5F71B36E" w:rsidR="00E7158C" w:rsidRDefault="00E7158C" w:rsidP="00E7158C">
      <w:r>
        <w:t>TM Code/CP Code (Can be blank)</w:t>
      </w:r>
    </w:p>
    <w:p w14:paraId="770E7922" w14:textId="13265C84" w:rsidR="00E7158C" w:rsidRDefault="00E7158C" w:rsidP="00E7158C">
      <w:r>
        <w:t>UCC (Can be blank)</w:t>
      </w:r>
    </w:p>
    <w:p w14:paraId="014A0671" w14:textId="3490344B" w:rsidR="00E7158C" w:rsidRDefault="00E7158C" w:rsidP="00E7158C">
      <w:r>
        <w:t>Depository</w:t>
      </w:r>
    </w:p>
    <w:p w14:paraId="0FE5BE8C" w14:textId="72995D81" w:rsidR="00E7158C" w:rsidRDefault="00E7158C" w:rsidP="00E7158C">
      <w:r>
        <w:t>Symbol</w:t>
      </w:r>
    </w:p>
    <w:p w14:paraId="7BCBBBC0" w14:textId="710DEAA7" w:rsidR="00E7158C" w:rsidRDefault="00E7158C" w:rsidP="00E7158C">
      <w:r>
        <w:t>Instrument Type</w:t>
      </w:r>
    </w:p>
    <w:p w14:paraId="51EEB79D" w14:textId="28EB931B" w:rsidR="00E7158C" w:rsidRDefault="00E7158C" w:rsidP="00E7158C">
      <w:r>
        <w:t>ISIN</w:t>
      </w:r>
    </w:p>
    <w:p w14:paraId="76ACC360" w14:textId="24D27A7A" w:rsidR="00E7158C" w:rsidRDefault="00E7158C" w:rsidP="00E7158C">
      <w:r>
        <w:t>BP ID (Pledge sequence</w:t>
      </w:r>
      <w:r w:rsidR="00E40058">
        <w:t xml:space="preserve"> </w:t>
      </w:r>
      <w:r>
        <w:t>number)</w:t>
      </w:r>
    </w:p>
    <w:p w14:paraId="2A5DD883" w14:textId="637822D3" w:rsidR="002D7865" w:rsidRDefault="00E7158C" w:rsidP="00E7158C">
      <w:r>
        <w:t>Quantity released (in the</w:t>
      </w:r>
      <w:r w:rsidR="00E40058">
        <w:t xml:space="preserve"> </w:t>
      </w:r>
      <w:r>
        <w:t>current release batch)</w:t>
      </w:r>
    </w:p>
    <w:p w14:paraId="12DCE168" w14:textId="3EC003B6" w:rsidR="009A0D1C" w:rsidRDefault="009A0D1C" w:rsidP="00E7158C"/>
    <w:p w14:paraId="2F1C206A" w14:textId="354B9BDC" w:rsidR="009A0D1C" w:rsidRPr="00276B91" w:rsidRDefault="001D5C0C" w:rsidP="00684E10">
      <w:pPr>
        <w:pStyle w:val="Heading1"/>
      </w:pPr>
      <w:bookmarkStart w:id="41" w:name="_Toc55570329"/>
      <w:r>
        <w:t>Client Collateral Benefit for Trading Member (CC01)</w:t>
      </w:r>
      <w:bookmarkEnd w:id="41"/>
    </w:p>
    <w:p w14:paraId="164FFFEB" w14:textId="73F86D54" w:rsidR="00014E2B" w:rsidRDefault="00014E2B" w:rsidP="00014E2B">
      <w:r w:rsidRPr="00684E10">
        <w:rPr>
          <w:i/>
        </w:rPr>
        <w:t>Naming convention</w:t>
      </w:r>
      <w:r w:rsidR="00900A6B">
        <w:rPr>
          <w:i/>
        </w:rPr>
        <w:t xml:space="preserve"> -</w:t>
      </w:r>
      <w:r>
        <w:t xml:space="preserve"> C_CC01_&lt;MEMBER CODE&gt;_&lt;DDMMYYYY&gt;.csv.gz</w:t>
      </w:r>
    </w:p>
    <w:p w14:paraId="161999D7" w14:textId="0724EFB4" w:rsidR="00014E2B" w:rsidRDefault="00014E2B" w:rsidP="00014E2B">
      <w:r w:rsidRPr="00684E10">
        <w:rPr>
          <w:i/>
        </w:rPr>
        <w:t>File Location</w:t>
      </w:r>
      <w:r w:rsidR="00900A6B">
        <w:rPr>
          <w:i/>
        </w:rPr>
        <w:t>-</w:t>
      </w:r>
      <w:r>
        <w:t xml:space="preserve"> CMFTP/C&lt;MEMBERCODE&gt;/REPORTS</w:t>
      </w:r>
    </w:p>
    <w:p w14:paraId="6F2F91D0" w14:textId="77777777" w:rsidR="00014E2B" w:rsidRPr="00684E10" w:rsidRDefault="00014E2B" w:rsidP="00014E2B">
      <w:pPr>
        <w:rPr>
          <w:i/>
        </w:rPr>
      </w:pPr>
      <w:r w:rsidRPr="00684E10">
        <w:rPr>
          <w:i/>
        </w:rPr>
        <w:t>File details and format:</w:t>
      </w:r>
    </w:p>
    <w:p w14:paraId="1F7CA5B8" w14:textId="77777777" w:rsidR="00014E2B" w:rsidRDefault="00014E2B" w:rsidP="00014E2B">
      <w:r>
        <w:t>Client/UCC Code</w:t>
      </w:r>
    </w:p>
    <w:p w14:paraId="0BEE3526" w14:textId="77777777" w:rsidR="00014E2B" w:rsidRDefault="00014E2B" w:rsidP="00014E2B">
      <w:r>
        <w:t>Eligible Value</w:t>
      </w:r>
    </w:p>
    <w:p w14:paraId="19E5815B" w14:textId="11AEAF81" w:rsidR="009A0D1C" w:rsidRDefault="00014E2B" w:rsidP="00014E2B">
      <w:r>
        <w:t>Utilised Value</w:t>
      </w:r>
    </w:p>
    <w:p w14:paraId="758FB4A9" w14:textId="2CF038BD" w:rsidR="00014E2B" w:rsidRDefault="00014E2B" w:rsidP="00014E2B"/>
    <w:p w14:paraId="7BB70087" w14:textId="25EECEF8" w:rsidR="00014E2B" w:rsidRPr="00276B91" w:rsidRDefault="00014E2B" w:rsidP="00684E10">
      <w:pPr>
        <w:pStyle w:val="Heading1"/>
      </w:pPr>
      <w:bookmarkStart w:id="42" w:name="_Toc55570330"/>
      <w:r>
        <w:t>Client Collateral Benefit for Trading Member (CC02)</w:t>
      </w:r>
      <w:bookmarkEnd w:id="42"/>
    </w:p>
    <w:p w14:paraId="369C34E1" w14:textId="0E025448" w:rsidR="00014E2B" w:rsidRDefault="00014E2B" w:rsidP="00014E2B">
      <w:r w:rsidRPr="00047CDE">
        <w:rPr>
          <w:i/>
        </w:rPr>
        <w:t>Naming convention</w:t>
      </w:r>
      <w:r w:rsidR="00900A6B">
        <w:rPr>
          <w:i/>
        </w:rPr>
        <w:t>-</w:t>
      </w:r>
      <w:r>
        <w:t xml:space="preserve"> C_CC02_&lt;MEMBER CODE&gt;_&lt;DDMMYYYY&gt;.csv.gz</w:t>
      </w:r>
    </w:p>
    <w:p w14:paraId="21A55CB4" w14:textId="51EB62D8" w:rsidR="00014E2B" w:rsidRDefault="00014E2B" w:rsidP="00014E2B">
      <w:r w:rsidRPr="00047CDE">
        <w:rPr>
          <w:i/>
        </w:rPr>
        <w:t>File Location</w:t>
      </w:r>
      <w:r w:rsidR="00900A6B">
        <w:rPr>
          <w:i/>
        </w:rPr>
        <w:t>-</w:t>
      </w:r>
      <w:r>
        <w:t xml:space="preserve"> CMFTP/C&lt;MEMBERCODE&gt;/REPORTS</w:t>
      </w:r>
    </w:p>
    <w:p w14:paraId="5FE22B5F" w14:textId="77777777" w:rsidR="00014E2B" w:rsidRPr="00047CDE" w:rsidRDefault="00014E2B" w:rsidP="00014E2B">
      <w:pPr>
        <w:rPr>
          <w:i/>
        </w:rPr>
      </w:pPr>
      <w:r w:rsidRPr="00047CDE">
        <w:rPr>
          <w:i/>
        </w:rPr>
        <w:t>File details and format:</w:t>
      </w:r>
    </w:p>
    <w:p w14:paraId="0F752EC4" w14:textId="77777777" w:rsidR="00683681" w:rsidRDefault="00683681" w:rsidP="00683681">
      <w:r>
        <w:t>Trading Member Code/CP Code</w:t>
      </w:r>
    </w:p>
    <w:p w14:paraId="1D8FD006" w14:textId="77777777" w:rsidR="00683681" w:rsidRDefault="00683681" w:rsidP="00683681">
      <w:r>
        <w:t>Client/UCC Code</w:t>
      </w:r>
    </w:p>
    <w:p w14:paraId="312C4036" w14:textId="77777777" w:rsidR="00683681" w:rsidRDefault="00683681" w:rsidP="00683681">
      <w:r>
        <w:t>Eligible Value</w:t>
      </w:r>
    </w:p>
    <w:p w14:paraId="6EA08A05" w14:textId="09A81CC8" w:rsidR="00014E2B" w:rsidRDefault="00683681" w:rsidP="00683681">
      <w:r>
        <w:t>Utilised Value</w:t>
      </w:r>
    </w:p>
    <w:p w14:paraId="16BD6ACD" w14:textId="77777777" w:rsidR="00014E2B" w:rsidRPr="00276B91" w:rsidRDefault="00014E2B" w:rsidP="00014E2B"/>
    <w:p w14:paraId="265FB9D6" w14:textId="77777777" w:rsidR="00A93962" w:rsidRPr="00276B91" w:rsidRDefault="00A93962" w:rsidP="00E20198">
      <w:pPr>
        <w:pStyle w:val="Heading1"/>
      </w:pPr>
      <w:bookmarkStart w:id="43" w:name="_Toc55570280"/>
      <w:bookmarkStart w:id="44" w:name="_Toc55570331"/>
      <w:bookmarkStart w:id="45" w:name="_Toc55570281"/>
      <w:bookmarkStart w:id="46" w:name="_Toc55570332"/>
      <w:bookmarkStart w:id="47" w:name="_Toc55570333"/>
      <w:bookmarkEnd w:id="43"/>
      <w:bookmarkEnd w:id="44"/>
      <w:bookmarkEnd w:id="45"/>
      <w:bookmarkEnd w:id="46"/>
      <w:r w:rsidRPr="00276B91">
        <w:t>Security wise Demat Delivery Statement (DFDS)</w:t>
      </w:r>
      <w:bookmarkEnd w:id="47"/>
    </w:p>
    <w:p w14:paraId="265FB9D7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File Name – C_DFDS_memcode_DDMMYYYY_P.csv</w:t>
      </w:r>
    </w:p>
    <w:p w14:paraId="265FB9D8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 xml:space="preserve">File Location - </w:t>
      </w: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Members Folder/Reports</w:t>
      </w:r>
    </w:p>
    <w:p w14:paraId="265FB9D9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Header Record</w:t>
      </w:r>
    </w:p>
    <w:p w14:paraId="265FB9DA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(01)</w:t>
      </w:r>
    </w:p>
    <w:p w14:paraId="265FB9DB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File Type</w:t>
      </w:r>
    </w:p>
    <w:p w14:paraId="265FB9DC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Type</w:t>
      </w:r>
    </w:p>
    <w:p w14:paraId="265FB9DD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Code</w:t>
      </w:r>
    </w:p>
    <w:p w14:paraId="265FB9DE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lastRenderedPageBreak/>
        <w:t>Date (YYYYMMDD)</w:t>
      </w:r>
    </w:p>
    <w:p w14:paraId="265FB9DF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Number of Records</w:t>
      </w:r>
    </w:p>
    <w:p w14:paraId="265FB9E0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Quantity</w:t>
      </w:r>
    </w:p>
    <w:p w14:paraId="265FB9E1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Detailed Record</w:t>
      </w:r>
    </w:p>
    <w:p w14:paraId="265FB9E2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(10)</w:t>
      </w:r>
    </w:p>
    <w:p w14:paraId="265FB9E3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Type</w:t>
      </w:r>
    </w:p>
    <w:p w14:paraId="265FB9E4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No</w:t>
      </w:r>
    </w:p>
    <w:p w14:paraId="265FB9E5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Delivery Type</w:t>
      </w:r>
    </w:p>
    <w:p w14:paraId="265FB9E6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Symbol</w:t>
      </w:r>
    </w:p>
    <w:p w14:paraId="265FB9E7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Series</w:t>
      </w:r>
    </w:p>
    <w:p w14:paraId="265FB9E8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ISIN</w:t>
      </w:r>
    </w:p>
    <w:p w14:paraId="265FB9E9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Quantity Delivered</w:t>
      </w:r>
    </w:p>
    <w:p w14:paraId="265FB9EA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Depository</w:t>
      </w:r>
    </w:p>
    <w:p w14:paraId="265FB9EB" w14:textId="04EE2EF4" w:rsidR="00A93962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Transaction No</w:t>
      </w:r>
    </w:p>
    <w:p w14:paraId="408C00EF" w14:textId="560CB6CD" w:rsidR="00612717" w:rsidRDefault="00612717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14:paraId="40CDB87B" w14:textId="455E5344" w:rsidR="00612717" w:rsidRDefault="00612717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14:paraId="4EAD233B" w14:textId="77777777" w:rsidR="00612717" w:rsidRPr="00276B91" w:rsidRDefault="00612717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14:paraId="265FB9EC" w14:textId="77777777" w:rsidR="00A93962" w:rsidRPr="00276B91" w:rsidRDefault="00A93962" w:rsidP="00A93962">
      <w:pPr>
        <w:pStyle w:val="Heading1"/>
        <w:rPr>
          <w:szCs w:val="24"/>
        </w:rPr>
      </w:pPr>
      <w:bookmarkStart w:id="48" w:name="_Toc55570334"/>
      <w:r w:rsidRPr="00276B91">
        <w:rPr>
          <w:szCs w:val="24"/>
        </w:rPr>
        <w:t>Security Wise Demat Receipt Statement (DFRS)</w:t>
      </w:r>
      <w:bookmarkEnd w:id="48"/>
    </w:p>
    <w:p w14:paraId="265FB9ED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File Name – C_DFRS_memcode_DDMMYYYY_P.csv</w:t>
      </w:r>
    </w:p>
    <w:p w14:paraId="265FB9EE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 xml:space="preserve">File Location - </w:t>
      </w: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Members Folder/Reports</w:t>
      </w:r>
    </w:p>
    <w:p w14:paraId="265FB9EF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Header Record</w:t>
      </w:r>
    </w:p>
    <w:p w14:paraId="265FB9F0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(01)</w:t>
      </w:r>
    </w:p>
    <w:p w14:paraId="265FB9F1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File Type</w:t>
      </w:r>
    </w:p>
    <w:p w14:paraId="265FB9F2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Type</w:t>
      </w:r>
    </w:p>
    <w:p w14:paraId="265FB9F3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Code</w:t>
      </w:r>
    </w:p>
    <w:p w14:paraId="265FB9F4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Date (YYYYMMDD)</w:t>
      </w:r>
    </w:p>
    <w:p w14:paraId="265FB9F5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Number of Records</w:t>
      </w:r>
    </w:p>
    <w:p w14:paraId="265FB9F6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Quantity</w:t>
      </w:r>
    </w:p>
    <w:p w14:paraId="265FB9F7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Detailed Record</w:t>
      </w:r>
    </w:p>
    <w:p w14:paraId="265FB9F8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Record Type (10)</w:t>
      </w:r>
    </w:p>
    <w:p w14:paraId="265FB9F9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Settlement Type</w:t>
      </w:r>
    </w:p>
    <w:p w14:paraId="265FB9FA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Settlement No</w:t>
      </w:r>
    </w:p>
    <w:p w14:paraId="265FB9FB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Delivery Type</w:t>
      </w:r>
    </w:p>
    <w:p w14:paraId="265FB9FC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Security Symbol</w:t>
      </w:r>
    </w:p>
    <w:p w14:paraId="265FB9FD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Security Series</w:t>
      </w:r>
    </w:p>
    <w:p w14:paraId="265FB9FE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Security ISIN</w:t>
      </w:r>
    </w:p>
    <w:p w14:paraId="265FB9FF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Quantity Received</w:t>
      </w:r>
    </w:p>
    <w:p w14:paraId="265FBA00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Depository</w:t>
      </w:r>
    </w:p>
    <w:p w14:paraId="265FBA01" w14:textId="11E4F497" w:rsidR="00A93962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Transaction No</w:t>
      </w:r>
    </w:p>
    <w:p w14:paraId="1787FEB4" w14:textId="483D1E7F" w:rsidR="00612717" w:rsidRDefault="00612717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C7C174" w14:textId="717111B6" w:rsidR="00612717" w:rsidRDefault="00612717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C16097" w14:textId="136C0943" w:rsidR="00612717" w:rsidRDefault="00612717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AC1CD1" w14:textId="4C70480B" w:rsidR="00B2198F" w:rsidRDefault="00B2198F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889F5F" w14:textId="36AA4BDE" w:rsidR="00B2198F" w:rsidRDefault="00B2198F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2D5DB6" w14:textId="7205A7A6" w:rsidR="00B2198F" w:rsidRDefault="00B2198F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FD72DB" w14:textId="74BE4635" w:rsidR="00B2198F" w:rsidRDefault="00B2198F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9859D6" w14:textId="77777777" w:rsidR="00B2198F" w:rsidRPr="00276B91" w:rsidRDefault="00B2198F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FBA02" w14:textId="77777777" w:rsidR="00A93962" w:rsidRPr="00276B91" w:rsidRDefault="00A93962" w:rsidP="00A93962">
      <w:pPr>
        <w:pStyle w:val="Heading1"/>
        <w:rPr>
          <w:szCs w:val="24"/>
        </w:rPr>
      </w:pPr>
      <w:bookmarkStart w:id="49" w:name="_Toc55570335"/>
      <w:r w:rsidRPr="00276B91">
        <w:rPr>
          <w:szCs w:val="24"/>
        </w:rPr>
        <w:lastRenderedPageBreak/>
        <w:t>Client Allocation Details (CADT)</w:t>
      </w:r>
      <w:bookmarkEnd w:id="49"/>
    </w:p>
    <w:p w14:paraId="265FBA03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File Name – C_CADT_memcode_DD-MMM-YYYY_P.csv</w:t>
      </w:r>
    </w:p>
    <w:p w14:paraId="265FBA04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 xml:space="preserve">File Location - </w:t>
      </w: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Members Folder/Reports</w:t>
      </w:r>
    </w:p>
    <w:p w14:paraId="265FBA05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Header Record</w:t>
      </w:r>
    </w:p>
    <w:p w14:paraId="265FBA06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(01)</w:t>
      </w:r>
    </w:p>
    <w:p w14:paraId="265FBA07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File Type</w:t>
      </w:r>
    </w:p>
    <w:p w14:paraId="265FBA08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Type</w:t>
      </w:r>
    </w:p>
    <w:p w14:paraId="265FBA09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Code</w:t>
      </w:r>
    </w:p>
    <w:p w14:paraId="265FBA0A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Date (YYYYMMDD)</w:t>
      </w:r>
    </w:p>
    <w:p w14:paraId="265FBA0B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Number of Records</w:t>
      </w:r>
    </w:p>
    <w:p w14:paraId="265FBA0C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Quantity</w:t>
      </w:r>
    </w:p>
    <w:p w14:paraId="265FBA0D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Detailed Record </w:t>
      </w:r>
      <w:r w:rsidRPr="00276B91">
        <w:rPr>
          <w:rFonts w:ascii="Times New Roman" w:hAnsi="Times New Roman" w:cs="Times New Roman"/>
          <w:b/>
          <w:sz w:val="24"/>
          <w:szCs w:val="24"/>
        </w:rPr>
        <w:t>(Security wise client level allocation)</w:t>
      </w:r>
    </w:p>
    <w:p w14:paraId="265FBA0E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(10)</w:t>
      </w:r>
    </w:p>
    <w:p w14:paraId="265FBA0F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Type</w:t>
      </w:r>
    </w:p>
    <w:p w14:paraId="265FBA10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No</w:t>
      </w:r>
    </w:p>
    <w:p w14:paraId="265FBA11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Delivery Type</w:t>
      </w:r>
    </w:p>
    <w:p w14:paraId="265FBA12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Symbol</w:t>
      </w:r>
    </w:p>
    <w:p w14:paraId="265FBA13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Series</w:t>
      </w:r>
    </w:p>
    <w:p w14:paraId="265FBA14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ISIN</w:t>
      </w:r>
    </w:p>
    <w:p w14:paraId="265FBA15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Quantity Received</w:t>
      </w:r>
    </w:p>
    <w:p w14:paraId="265FBA16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Depository</w:t>
      </w:r>
    </w:p>
    <w:p w14:paraId="265FBA17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Transaction No</w:t>
      </w:r>
    </w:p>
    <w:p w14:paraId="265FBA18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Quantity Credited to CM Pool A/c / Clearing A/c</w:t>
      </w:r>
    </w:p>
    <w:p w14:paraId="265FBA19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Quantity Credited to Beneficiary A/c</w:t>
      </w:r>
    </w:p>
    <w:p w14:paraId="265FBA1A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Detailed Record </w:t>
      </w:r>
      <w:r w:rsidRPr="00276B91">
        <w:rPr>
          <w:rFonts w:ascii="Times New Roman" w:hAnsi="Times New Roman" w:cs="Times New Roman"/>
          <w:b/>
          <w:sz w:val="24"/>
          <w:szCs w:val="24"/>
        </w:rPr>
        <w:t>(Details of Direct Payout to Beneficiary Account)</w:t>
      </w:r>
    </w:p>
    <w:p w14:paraId="265FBA1B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(20)</w:t>
      </w:r>
    </w:p>
    <w:p w14:paraId="265FBA1C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Type</w:t>
      </w:r>
    </w:p>
    <w:p w14:paraId="265FBA1D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No</w:t>
      </w:r>
    </w:p>
    <w:p w14:paraId="265FBA1E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Delivery Type</w:t>
      </w:r>
    </w:p>
    <w:p w14:paraId="265FBA1F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Symbol</w:t>
      </w:r>
    </w:p>
    <w:p w14:paraId="265FBA20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Series</w:t>
      </w:r>
    </w:p>
    <w:p w14:paraId="265FBA21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ISIN</w:t>
      </w:r>
    </w:p>
    <w:p w14:paraId="265FBA22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Depository</w:t>
      </w:r>
    </w:p>
    <w:p w14:paraId="265FBA23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Beneficiary Account No</w:t>
      </w:r>
    </w:p>
    <w:p w14:paraId="265FBA24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Quantity Required to be in Beneficiary A/c</w:t>
      </w:r>
    </w:p>
    <w:p w14:paraId="265FBA25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Quantity actually credited in Beneficiary A/c,</w:t>
      </w:r>
    </w:p>
    <w:p w14:paraId="265FBA26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Transaction No</w:t>
      </w:r>
    </w:p>
    <w:p w14:paraId="265FBA27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14:paraId="265FBA28" w14:textId="5FCE01AD" w:rsidR="00FE1AE8" w:rsidRDefault="00FE1AE8" w:rsidP="000E62CC"/>
    <w:p w14:paraId="7D23378A" w14:textId="4FD053A4" w:rsidR="00B2198F" w:rsidRDefault="00B2198F" w:rsidP="000E62CC"/>
    <w:p w14:paraId="06259C10" w14:textId="6BE0D159" w:rsidR="00B2198F" w:rsidRDefault="00B2198F" w:rsidP="000E62CC"/>
    <w:p w14:paraId="2ACC44BC" w14:textId="7975AE72" w:rsidR="00B2198F" w:rsidRDefault="00B2198F" w:rsidP="000E62CC"/>
    <w:p w14:paraId="32B23690" w14:textId="79E4028F" w:rsidR="00B2198F" w:rsidRDefault="00B2198F" w:rsidP="000E62CC"/>
    <w:p w14:paraId="3B431665" w14:textId="17BEF0A5" w:rsidR="00B2198F" w:rsidRDefault="00B2198F" w:rsidP="000E62CC"/>
    <w:p w14:paraId="13229627" w14:textId="30E71017" w:rsidR="00B2198F" w:rsidRDefault="00B2198F" w:rsidP="000E62CC"/>
    <w:p w14:paraId="2B61057E" w14:textId="441C8306" w:rsidR="00B2198F" w:rsidRDefault="00B2198F" w:rsidP="000E62CC"/>
    <w:p w14:paraId="14DB4543" w14:textId="3AFCEB24" w:rsidR="00B2198F" w:rsidRDefault="00B2198F" w:rsidP="000E62CC"/>
    <w:p w14:paraId="13D588B7" w14:textId="77777777" w:rsidR="00B2198F" w:rsidRDefault="00B2198F" w:rsidP="000E62CC"/>
    <w:p w14:paraId="265FBA29" w14:textId="77777777" w:rsidR="00FB45A2" w:rsidRPr="00276B91" w:rsidRDefault="00FB45A2" w:rsidP="00FB45A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14:paraId="265FBA2A" w14:textId="77777777" w:rsidR="00FB45A2" w:rsidRPr="00FB45A2" w:rsidRDefault="00FB45A2" w:rsidP="00FB45A2">
      <w:pPr>
        <w:pStyle w:val="Heading1"/>
      </w:pPr>
      <w:r w:rsidRPr="00FB45A2">
        <w:t xml:space="preserve"> </w:t>
      </w:r>
      <w:bookmarkStart w:id="50" w:name="_Toc55570336"/>
      <w:r>
        <w:t>A</w:t>
      </w:r>
      <w:r w:rsidR="004743DC">
        <w:t>pplicable Symbol File</w:t>
      </w:r>
      <w:bookmarkEnd w:id="50"/>
    </w:p>
    <w:p w14:paraId="265FBA2B" w14:textId="77777777" w:rsidR="00FB45A2" w:rsidRPr="00276B91" w:rsidRDefault="00FB45A2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FBA2C" w14:textId="77777777" w:rsidR="00FB45A2" w:rsidRDefault="00FB45A2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 xml:space="preserve">File Name - </w:t>
      </w:r>
      <w:r w:rsidRPr="00FB45A2">
        <w:rPr>
          <w:rFonts w:ascii="Times New Roman" w:hAnsi="Times New Roman" w:cs="Times New Roman"/>
          <w:sz w:val="24"/>
          <w:szCs w:val="24"/>
        </w:rPr>
        <w:t>NCL_APPLICABLE_SYMBOL_DDMMYYYY.csv</w:t>
      </w:r>
    </w:p>
    <w:p w14:paraId="265FBA2D" w14:textId="77777777" w:rsidR="00FB45A2" w:rsidRPr="00FB45A2" w:rsidRDefault="00FB45A2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45A2">
        <w:rPr>
          <w:rFonts w:ascii="Times New Roman" w:hAnsi="Times New Roman" w:cs="Times New Roman"/>
          <w:sz w:val="24"/>
          <w:szCs w:val="24"/>
        </w:rPr>
        <w:t>File location: Common Folder/Clearing</w:t>
      </w:r>
    </w:p>
    <w:p w14:paraId="265FBA2E" w14:textId="77777777" w:rsidR="00FB45A2" w:rsidRPr="00FB45A2" w:rsidRDefault="00FB45A2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45A2">
        <w:rPr>
          <w:rFonts w:ascii="Times New Roman" w:hAnsi="Times New Roman" w:cs="Times New Roman"/>
          <w:sz w:val="24"/>
          <w:szCs w:val="24"/>
        </w:rPr>
        <w:t>File Format:</w:t>
      </w:r>
    </w:p>
    <w:p w14:paraId="265FBA2F" w14:textId="77777777" w:rsidR="00FB45A2" w:rsidRPr="00FB45A2" w:rsidRDefault="00FB45A2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45A2">
        <w:rPr>
          <w:rFonts w:ascii="Times New Roman" w:hAnsi="Times New Roman" w:cs="Times New Roman"/>
          <w:sz w:val="24"/>
          <w:szCs w:val="24"/>
        </w:rPr>
        <w:t>Security ISIN</w:t>
      </w:r>
    </w:p>
    <w:p w14:paraId="265FBA30" w14:textId="77777777" w:rsidR="00FB45A2" w:rsidRPr="00FB45A2" w:rsidRDefault="00FB45A2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45A2">
        <w:rPr>
          <w:rFonts w:ascii="Times New Roman" w:hAnsi="Times New Roman" w:cs="Times New Roman"/>
          <w:sz w:val="24"/>
          <w:szCs w:val="24"/>
        </w:rPr>
        <w:t>Security NSE Symbol</w:t>
      </w:r>
    </w:p>
    <w:p w14:paraId="265FBA31" w14:textId="77777777" w:rsidR="00FB45A2" w:rsidRPr="00FB45A2" w:rsidRDefault="00FB45A2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45A2">
        <w:rPr>
          <w:rFonts w:ascii="Times New Roman" w:hAnsi="Times New Roman" w:cs="Times New Roman"/>
          <w:sz w:val="24"/>
          <w:szCs w:val="24"/>
        </w:rPr>
        <w:t>Security BSE Symbol</w:t>
      </w:r>
    </w:p>
    <w:p w14:paraId="265FBA32" w14:textId="77777777" w:rsidR="00FB45A2" w:rsidRPr="00FB45A2" w:rsidRDefault="00FB45A2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45A2">
        <w:rPr>
          <w:rFonts w:ascii="Times New Roman" w:hAnsi="Times New Roman" w:cs="Times New Roman"/>
          <w:sz w:val="24"/>
          <w:szCs w:val="24"/>
        </w:rPr>
        <w:t>Security MSEI Symbol</w:t>
      </w:r>
    </w:p>
    <w:p w14:paraId="265FBA33" w14:textId="77777777" w:rsidR="00FB45A2" w:rsidRPr="00FB45A2" w:rsidRDefault="00FB45A2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45A2">
        <w:rPr>
          <w:rFonts w:ascii="Times New Roman" w:hAnsi="Times New Roman" w:cs="Times New Roman"/>
          <w:sz w:val="24"/>
          <w:szCs w:val="24"/>
        </w:rPr>
        <w:t>Security Applicable Symbol</w:t>
      </w:r>
    </w:p>
    <w:p w14:paraId="265FBA34" w14:textId="77777777" w:rsidR="00FB45A2" w:rsidRPr="00276B91" w:rsidRDefault="00FB45A2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45A2">
        <w:rPr>
          <w:rFonts w:ascii="Times New Roman" w:hAnsi="Times New Roman" w:cs="Times New Roman"/>
          <w:sz w:val="24"/>
          <w:szCs w:val="24"/>
        </w:rPr>
        <w:t>Security description</w:t>
      </w:r>
      <w:r w:rsidRPr="00FB45A2">
        <w:rPr>
          <w:rFonts w:ascii="Times New Roman" w:hAnsi="Times New Roman" w:cs="Times New Roman"/>
          <w:sz w:val="24"/>
          <w:szCs w:val="24"/>
        </w:rPr>
        <w:cr/>
      </w:r>
    </w:p>
    <w:p w14:paraId="265FBA35" w14:textId="77777777" w:rsidR="00710079" w:rsidRPr="00FB45A2" w:rsidRDefault="004743DC" w:rsidP="00710079">
      <w:pPr>
        <w:pStyle w:val="Heading1"/>
      </w:pPr>
      <w:bookmarkStart w:id="51" w:name="_Toc55570337"/>
      <w:r>
        <w:t>Symbol</w:t>
      </w:r>
      <w:r w:rsidR="00560495">
        <w:t xml:space="preserve"> </w:t>
      </w:r>
      <w:r>
        <w:t>Series Mapping</w:t>
      </w:r>
      <w:bookmarkEnd w:id="51"/>
    </w:p>
    <w:p w14:paraId="265FBA36" w14:textId="77777777" w:rsidR="00710079" w:rsidRPr="00276B91" w:rsidRDefault="00710079" w:rsidP="007100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FBA37" w14:textId="77777777" w:rsidR="00710079" w:rsidRDefault="00710079" w:rsidP="0071007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 xml:space="preserve">File Name - </w:t>
      </w:r>
      <w:r w:rsidR="00560495" w:rsidRPr="00560495">
        <w:rPr>
          <w:rFonts w:ascii="Times New Roman" w:hAnsi="Times New Roman" w:cs="Times New Roman"/>
          <w:sz w:val="24"/>
          <w:szCs w:val="24"/>
        </w:rPr>
        <w:t>BSE_Scrip_Series_Mapping_DDMMYYYY.csv</w:t>
      </w:r>
    </w:p>
    <w:p w14:paraId="265FBA38" w14:textId="77777777" w:rsidR="00FB45A2" w:rsidRDefault="00710079" w:rsidP="00710079">
      <w:r w:rsidRPr="00FB45A2">
        <w:t>File location: Common Folder/Clearing</w:t>
      </w:r>
    </w:p>
    <w:p w14:paraId="265FBA39" w14:textId="77777777" w:rsidR="00560495" w:rsidRDefault="00560495" w:rsidP="00560495">
      <w:r>
        <w:t>Security ISIN</w:t>
      </w:r>
    </w:p>
    <w:p w14:paraId="265FBA3A" w14:textId="77777777" w:rsidR="00560495" w:rsidRDefault="00560495" w:rsidP="00560495">
      <w:r>
        <w:t>Security BSE Scrip Code</w:t>
      </w:r>
    </w:p>
    <w:p w14:paraId="265FBA3B" w14:textId="77777777" w:rsidR="00560495" w:rsidRDefault="00560495" w:rsidP="00560495">
      <w:r>
        <w:t>Security BSE Group</w:t>
      </w:r>
    </w:p>
    <w:p w14:paraId="265FBA3C" w14:textId="77777777" w:rsidR="00560495" w:rsidRDefault="00560495" w:rsidP="00560495">
      <w:r>
        <w:t>Security Description</w:t>
      </w:r>
    </w:p>
    <w:p w14:paraId="265FBA3D" w14:textId="77777777" w:rsidR="00560495" w:rsidRDefault="00560495" w:rsidP="00560495">
      <w:r>
        <w:t>Security Applicable Symbol</w:t>
      </w:r>
    </w:p>
    <w:p w14:paraId="265FBA3E" w14:textId="77777777" w:rsidR="00560495" w:rsidRDefault="00560495" w:rsidP="00560495">
      <w:r>
        <w:t>Security Series</w:t>
      </w:r>
      <w:r>
        <w:cr/>
      </w:r>
    </w:p>
    <w:p w14:paraId="265FBA3F" w14:textId="77777777" w:rsidR="00560495" w:rsidRPr="00FB45A2" w:rsidRDefault="004743DC" w:rsidP="00560495">
      <w:pPr>
        <w:pStyle w:val="Heading1"/>
      </w:pPr>
      <w:bookmarkStart w:id="52" w:name="_Toc55570338"/>
      <w:r>
        <w:t>Settlement</w:t>
      </w:r>
      <w:r w:rsidR="00560495">
        <w:t xml:space="preserve"> </w:t>
      </w:r>
      <w:r>
        <w:t>Calendar Mapping</w:t>
      </w:r>
      <w:bookmarkEnd w:id="52"/>
    </w:p>
    <w:p w14:paraId="265FBA40" w14:textId="77777777" w:rsidR="00560495" w:rsidRPr="00276B91" w:rsidRDefault="00560495" w:rsidP="005604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FBA41" w14:textId="77777777" w:rsidR="00560495" w:rsidRDefault="00560495" w:rsidP="00560495">
      <w:r w:rsidRPr="00276B91">
        <w:t xml:space="preserve">File Name - </w:t>
      </w:r>
      <w:r w:rsidRPr="00560495">
        <w:t>Settlement_Mapping_MONTHYYYY.csv</w:t>
      </w:r>
      <w:r w:rsidRPr="00560495">
        <w:cr/>
      </w:r>
      <w:r w:rsidRPr="00FB45A2">
        <w:t>File location: Common Folder/Clearing</w:t>
      </w:r>
    </w:p>
    <w:p w14:paraId="265FBA42" w14:textId="77777777" w:rsidR="00560495" w:rsidRDefault="00560495" w:rsidP="00560495">
      <w:r>
        <w:t>Trade Date</w:t>
      </w:r>
    </w:p>
    <w:p w14:paraId="265FBA43" w14:textId="77777777" w:rsidR="00560495" w:rsidRDefault="00560495" w:rsidP="00560495">
      <w:r>
        <w:t>Custodial Confirmation Date</w:t>
      </w:r>
    </w:p>
    <w:p w14:paraId="265FBA44" w14:textId="77777777" w:rsidR="00560495" w:rsidRDefault="00560495" w:rsidP="00560495">
      <w:r>
        <w:t>Settlement Date</w:t>
      </w:r>
    </w:p>
    <w:p w14:paraId="265FBA45" w14:textId="77777777" w:rsidR="00560495" w:rsidRDefault="00560495" w:rsidP="00560495">
      <w:r>
        <w:t>Auction Trade Date &amp; Custodial Confirmation Date</w:t>
      </w:r>
    </w:p>
    <w:p w14:paraId="265FBA46" w14:textId="77777777" w:rsidR="00560495" w:rsidRDefault="00560495" w:rsidP="00560495">
      <w:r>
        <w:t>Auction Settlement Date</w:t>
      </w:r>
    </w:p>
    <w:p w14:paraId="265FBA47" w14:textId="144551BF" w:rsidR="00560495" w:rsidRDefault="00560495" w:rsidP="00560495">
      <w:r>
        <w:t xml:space="preserve">Settlement </w:t>
      </w:r>
      <w:r w:rsidR="00AB266D">
        <w:t>Number</w:t>
      </w:r>
      <w:r>
        <w:t>. (NCL)</w:t>
      </w:r>
    </w:p>
    <w:p w14:paraId="265FBA48" w14:textId="425DC03D" w:rsidR="00560495" w:rsidRDefault="00560495" w:rsidP="00560495">
      <w:r>
        <w:t xml:space="preserve">Settlement </w:t>
      </w:r>
      <w:r w:rsidR="00AB266D">
        <w:t>Number</w:t>
      </w:r>
      <w:r>
        <w:t>. (ICCL)</w:t>
      </w:r>
    </w:p>
    <w:p w14:paraId="265FBA49" w14:textId="21A4B250" w:rsidR="00560495" w:rsidRDefault="00560495" w:rsidP="00560495">
      <w:r>
        <w:t xml:space="preserve">Settlement </w:t>
      </w:r>
      <w:r w:rsidR="00AB266D">
        <w:t>Number</w:t>
      </w:r>
      <w:r>
        <w:t>. (MCCIL)</w:t>
      </w:r>
    </w:p>
    <w:p w14:paraId="265FBA4A" w14:textId="46596BD9" w:rsidR="00560495" w:rsidRDefault="00560495" w:rsidP="00560495">
      <w:r>
        <w:t xml:space="preserve">Applicable Settlement </w:t>
      </w:r>
      <w:r w:rsidR="00AB266D">
        <w:t>Number</w:t>
      </w:r>
      <w:r>
        <w:t>.</w:t>
      </w:r>
    </w:p>
    <w:p w14:paraId="265FBA4B" w14:textId="77777777" w:rsidR="00560495" w:rsidRDefault="00560495" w:rsidP="00560495"/>
    <w:p w14:paraId="265FBA4C" w14:textId="1362A367" w:rsidR="00560495" w:rsidRDefault="00560495" w:rsidP="00560495"/>
    <w:p w14:paraId="4A237099" w14:textId="222AD283" w:rsidR="00612717" w:rsidRDefault="00612717" w:rsidP="00560495"/>
    <w:p w14:paraId="5FDABE75" w14:textId="4EA1E3E4" w:rsidR="00612717" w:rsidRDefault="00612717" w:rsidP="00560495"/>
    <w:p w14:paraId="33B08243" w14:textId="4D69CFC8" w:rsidR="00612717" w:rsidRDefault="00612717" w:rsidP="00560495"/>
    <w:p w14:paraId="6F551AC6" w14:textId="137D4869" w:rsidR="00612717" w:rsidRDefault="00612717" w:rsidP="00560495"/>
    <w:p w14:paraId="484FA51B" w14:textId="2BE4CE35" w:rsidR="00612717" w:rsidRDefault="00612717" w:rsidP="00560495"/>
    <w:p w14:paraId="03C77EEE" w14:textId="65C7449B" w:rsidR="00612717" w:rsidRDefault="00612717" w:rsidP="00560495"/>
    <w:p w14:paraId="289FDB08" w14:textId="77777777" w:rsidR="00612717" w:rsidRDefault="00612717" w:rsidP="00560495"/>
    <w:p w14:paraId="265FBA4D" w14:textId="77777777" w:rsidR="00560495" w:rsidRPr="00FB45A2" w:rsidRDefault="004743DC" w:rsidP="00560495">
      <w:pPr>
        <w:pStyle w:val="Heading1"/>
      </w:pPr>
      <w:bookmarkStart w:id="53" w:name="_Toc55570339"/>
      <w:r>
        <w:t>Cash</w:t>
      </w:r>
      <w:r w:rsidR="00560495">
        <w:t xml:space="preserve"> </w:t>
      </w:r>
      <w:r>
        <w:t>Market MTM prices</w:t>
      </w:r>
      <w:bookmarkEnd w:id="53"/>
    </w:p>
    <w:p w14:paraId="265FBA4E" w14:textId="77777777" w:rsidR="00560495" w:rsidRPr="00276B91" w:rsidRDefault="00560495" w:rsidP="005604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FBA4F" w14:textId="77777777" w:rsidR="00560495" w:rsidRDefault="00560495" w:rsidP="00560495">
      <w:r w:rsidRPr="00276B91">
        <w:t xml:space="preserve">File Name - </w:t>
      </w:r>
      <w:r w:rsidRPr="00560495">
        <w:t>CM_MTM_Prices_DDMMYYYY.csv</w:t>
      </w:r>
      <w:r w:rsidRPr="00560495">
        <w:cr/>
      </w:r>
      <w:r>
        <w:t>File Location: Common folder/Clearing</w:t>
      </w:r>
    </w:p>
    <w:p w14:paraId="265FBA50" w14:textId="77777777" w:rsidR="00560495" w:rsidRDefault="00560495" w:rsidP="00560495"/>
    <w:p w14:paraId="265FBA51" w14:textId="77777777" w:rsidR="00560495" w:rsidRDefault="00560495" w:rsidP="00560495">
      <w:r>
        <w:t>Security Symbol</w:t>
      </w:r>
    </w:p>
    <w:p w14:paraId="265FBA52" w14:textId="77777777" w:rsidR="00560495" w:rsidRDefault="00560495" w:rsidP="00560495">
      <w:r>
        <w:t>Security Series</w:t>
      </w:r>
    </w:p>
    <w:p w14:paraId="265FBA53" w14:textId="77777777" w:rsidR="00560495" w:rsidRDefault="00560495" w:rsidP="00560495">
      <w:r>
        <w:t>Security ISIN</w:t>
      </w:r>
    </w:p>
    <w:p w14:paraId="265FBA54" w14:textId="77777777" w:rsidR="00560495" w:rsidRPr="00A93962" w:rsidRDefault="00560495" w:rsidP="00560495">
      <w:r>
        <w:t>MTM Price</w:t>
      </w:r>
    </w:p>
    <w:sectPr w:rsidR="00560495" w:rsidRPr="00A93962" w:rsidSect="00CC5021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A9ED0" w14:textId="77777777" w:rsidR="008D7F96" w:rsidRDefault="008D7F96" w:rsidP="00506B5F">
      <w:r>
        <w:separator/>
      </w:r>
    </w:p>
  </w:endnote>
  <w:endnote w:type="continuationSeparator" w:id="0">
    <w:p w14:paraId="70AF69A8" w14:textId="77777777" w:rsidR="008D7F96" w:rsidRDefault="008D7F96" w:rsidP="0050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5FBA5C" w14:textId="254C3501" w:rsidR="000C3509" w:rsidRDefault="000C3509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79A3D9A" wp14:editId="3ECAE61C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8fa48809ff8567c034044c2" descr="{&quot;HashCode&quot;:-152081291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66C818" w14:textId="264378CE" w:rsidR="000C3509" w:rsidRPr="006C6BCA" w:rsidRDefault="000C3509" w:rsidP="006C6BCA">
                          <w:pPr>
                            <w:jc w:val="center"/>
                            <w:rPr>
                              <w:rFonts w:ascii="Calibri" w:hAnsi="Calibri"/>
                              <w:color w:val="A80000"/>
                              <w:sz w:val="20"/>
                            </w:rPr>
                          </w:pPr>
                          <w:r w:rsidRPr="006C6BCA">
                            <w:rPr>
                              <w:rFonts w:ascii="Calibri" w:hAnsi="Calibri"/>
                              <w:color w:val="A8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79A3D9A" id="_x0000_t202" coordsize="21600,21600" o:spt="202" path="m,l,21600r21600,l21600,xe">
              <v:stroke joinstyle="miter"/>
              <v:path gradientshapeok="t" o:connecttype="rect"/>
            </v:shapetype>
            <v:shape id="MSIPCM28fa48809ff8567c034044c2" o:spid="_x0000_s1026" type="#_x0000_t202" alt="{&quot;HashCode&quot;:-1520812918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" o:allowincell="f" filled="f" stroked="f" strokeweight=".5pt">
              <v:textbox inset=",0,,0">
                <w:txbxContent>
                  <w:p w14:paraId="1466C818" w14:textId="264378CE" w:rsidR="000C3509" w:rsidRPr="006C6BCA" w:rsidRDefault="000C3509" w:rsidP="006C6BCA">
                    <w:pPr>
                      <w:jc w:val="center"/>
                      <w:rPr>
                        <w:rFonts w:ascii="Calibri" w:hAnsi="Calibri"/>
                        <w:color w:val="A80000"/>
                        <w:sz w:val="20"/>
                      </w:rPr>
                    </w:pPr>
                    <w:r w:rsidRPr="006C6BCA">
                      <w:rPr>
                        <w:rFonts w:ascii="Calibri" w:hAnsi="Calibri"/>
                        <w:color w:val="A8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172AA">
      <w:rPr>
        <w:noProof/>
        <w:lang w:val="en-IN" w:eastAsia="en-IN"/>
      </w:rPr>
      <w:drawing>
        <wp:inline distT="0" distB="0" distL="0" distR="0" wp14:anchorId="265FBA61" wp14:editId="265FBA62">
          <wp:extent cx="5124450" cy="4635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445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755A8">
      <w:rPr>
        <w:sz w:val="16"/>
        <w:szCs w:val="16"/>
        <w:lang w:val="fr-CA"/>
      </w:rPr>
      <w:t xml:space="preserve"> </w:t>
    </w:r>
    <w:r w:rsidRPr="007068D2">
      <w:rPr>
        <w:sz w:val="16"/>
        <w:szCs w:val="16"/>
        <w:lang w:val="fr-CA"/>
      </w:rPr>
      <w:t xml:space="preserve">Page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PAGE </w:instrText>
    </w:r>
    <w:r w:rsidRPr="007068D2">
      <w:rPr>
        <w:b/>
        <w:bCs/>
        <w:sz w:val="16"/>
        <w:szCs w:val="16"/>
      </w:rPr>
      <w:fldChar w:fldCharType="separate"/>
    </w:r>
    <w:r w:rsidR="00900A6B">
      <w:rPr>
        <w:b/>
        <w:bCs/>
        <w:noProof/>
        <w:sz w:val="16"/>
        <w:szCs w:val="16"/>
        <w:lang w:val="fr-CA"/>
      </w:rPr>
      <w:t>12</w:t>
    </w:r>
    <w:r w:rsidRPr="007068D2">
      <w:rPr>
        <w:b/>
        <w:bCs/>
        <w:sz w:val="16"/>
        <w:szCs w:val="16"/>
      </w:rPr>
      <w:fldChar w:fldCharType="end"/>
    </w:r>
    <w:r w:rsidRPr="007068D2">
      <w:rPr>
        <w:sz w:val="16"/>
        <w:szCs w:val="16"/>
        <w:lang w:val="fr-CA"/>
      </w:rPr>
      <w:t xml:space="preserve"> of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NUMPAGES  </w:instrText>
    </w:r>
    <w:r w:rsidRPr="007068D2">
      <w:rPr>
        <w:b/>
        <w:bCs/>
        <w:sz w:val="16"/>
        <w:szCs w:val="16"/>
      </w:rPr>
      <w:fldChar w:fldCharType="separate"/>
    </w:r>
    <w:r w:rsidR="00900A6B">
      <w:rPr>
        <w:b/>
        <w:bCs/>
        <w:noProof/>
        <w:sz w:val="16"/>
        <w:szCs w:val="16"/>
        <w:lang w:val="fr-CA"/>
      </w:rPr>
      <w:t>37</w:t>
    </w:r>
    <w:r w:rsidRPr="007068D2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F03C41" w14:textId="77777777" w:rsidR="008D7F96" w:rsidRDefault="008D7F96" w:rsidP="00506B5F">
      <w:r>
        <w:separator/>
      </w:r>
    </w:p>
  </w:footnote>
  <w:footnote w:type="continuationSeparator" w:id="0">
    <w:p w14:paraId="54A77CD9" w14:textId="77777777" w:rsidR="008D7F96" w:rsidRDefault="008D7F96" w:rsidP="00506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5FBA5A" w14:textId="77777777" w:rsidR="000C3509" w:rsidRPr="00CB3080" w:rsidRDefault="000C3509" w:rsidP="00CB3080">
    <w:pPr>
      <w:pStyle w:val="Header"/>
    </w:pPr>
    <w:r>
      <w:rPr>
        <w:noProof/>
        <w:lang w:val="en-IN" w:eastAsia="en-IN"/>
      </w:rPr>
      <w:drawing>
        <wp:inline distT="0" distB="0" distL="0" distR="0" wp14:anchorId="265FBA5F" wp14:editId="265FBA60">
          <wp:extent cx="1863090" cy="664210"/>
          <wp:effectExtent l="0" t="0" r="3810" b="2540"/>
          <wp:docPr id="4" name="Picture 4" descr="C:\Users\sachins\Desktop\nsccl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sachins\Desktop\nsccl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090" cy="664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A24A5"/>
    <w:multiLevelType w:val="hybridMultilevel"/>
    <w:tmpl w:val="F4F88EC2"/>
    <w:lvl w:ilvl="0" w:tplc="7084F938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color w:val="auto"/>
        <w:spacing w:val="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F04AE"/>
    <w:multiLevelType w:val="hybridMultilevel"/>
    <w:tmpl w:val="31FA91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8D685B"/>
    <w:multiLevelType w:val="hybridMultilevel"/>
    <w:tmpl w:val="9AF4F9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F71B4"/>
    <w:multiLevelType w:val="hybridMultilevel"/>
    <w:tmpl w:val="2196E9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CE35AD"/>
    <w:multiLevelType w:val="hybridMultilevel"/>
    <w:tmpl w:val="2196E9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950C1"/>
    <w:multiLevelType w:val="hybridMultilevel"/>
    <w:tmpl w:val="6AC8ED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EE23D1"/>
    <w:multiLevelType w:val="hybridMultilevel"/>
    <w:tmpl w:val="6328617E"/>
    <w:lvl w:ilvl="0" w:tplc="3CBEB026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6E15AB"/>
    <w:multiLevelType w:val="hybridMultilevel"/>
    <w:tmpl w:val="1E227B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F3F1B"/>
    <w:multiLevelType w:val="hybridMultilevel"/>
    <w:tmpl w:val="D1CC196E"/>
    <w:lvl w:ilvl="0" w:tplc="27B4A656">
      <w:start w:val="1"/>
      <w:numFmt w:val="decimal"/>
      <w:lvlText w:val="%1."/>
      <w:lvlJc w:val="left"/>
      <w:pPr>
        <w:tabs>
          <w:tab w:val="num" w:pos="72"/>
        </w:tabs>
        <w:ind w:left="648" w:hanging="576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2B13F9"/>
    <w:multiLevelType w:val="hybridMultilevel"/>
    <w:tmpl w:val="1E227B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134C14"/>
    <w:multiLevelType w:val="hybridMultilevel"/>
    <w:tmpl w:val="E35E0ED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F65686"/>
    <w:multiLevelType w:val="hybridMultilevel"/>
    <w:tmpl w:val="E04674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8AF723B"/>
    <w:multiLevelType w:val="hybridMultilevel"/>
    <w:tmpl w:val="2196E9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3F2423"/>
    <w:multiLevelType w:val="hybridMultilevel"/>
    <w:tmpl w:val="B05A0A6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0E1ACD"/>
    <w:multiLevelType w:val="hybridMultilevel"/>
    <w:tmpl w:val="9AF4F9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</w:num>
  <w:num w:numId="7">
    <w:abstractNumId w:val="11"/>
  </w:num>
  <w:num w:numId="8">
    <w:abstractNumId w:val="0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0"/>
  </w:num>
  <w:num w:numId="11">
    <w:abstractNumId w:val="0"/>
  </w:num>
  <w:num w:numId="12">
    <w:abstractNumId w:val="2"/>
  </w:num>
  <w:num w:numId="13">
    <w:abstractNumId w:val="14"/>
  </w:num>
  <w:num w:numId="14">
    <w:abstractNumId w:val="0"/>
    <w:lvlOverride w:ilvl="0">
      <w:startOverride w:val="1"/>
    </w:lvlOverride>
  </w:num>
  <w:num w:numId="15">
    <w:abstractNumId w:val="0"/>
    <w:lvlOverride w:ilvl="0">
      <w:startOverride w:val="1"/>
    </w:lvlOverride>
  </w:num>
  <w:num w:numId="16">
    <w:abstractNumId w:val="0"/>
    <w:lvlOverride w:ilvl="0">
      <w:startOverride w:val="1"/>
    </w:lvlOverride>
  </w:num>
  <w:num w:numId="17">
    <w:abstractNumId w:val="0"/>
    <w:lvlOverride w:ilvl="0">
      <w:startOverride w:val="1"/>
    </w:lvlOverride>
  </w:num>
  <w:num w:numId="18">
    <w:abstractNumId w:val="0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10"/>
  </w:num>
  <w:num w:numId="21">
    <w:abstractNumId w:val="0"/>
    <w:lvlOverride w:ilvl="0">
      <w:startOverride w:val="1"/>
    </w:lvlOverride>
  </w:num>
  <w:num w:numId="22">
    <w:abstractNumId w:val="0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0"/>
    <w:lvlOverride w:ilvl="0">
      <w:startOverride w:val="1"/>
    </w:lvlOverride>
  </w:num>
  <w:num w:numId="25">
    <w:abstractNumId w:val="7"/>
  </w:num>
  <w:num w:numId="26">
    <w:abstractNumId w:val="9"/>
  </w:num>
  <w:num w:numId="27">
    <w:abstractNumId w:val="12"/>
  </w:num>
  <w:num w:numId="28">
    <w:abstractNumId w:val="13"/>
  </w:num>
  <w:num w:numId="29">
    <w:abstractNumId w:val="3"/>
  </w:num>
  <w:num w:numId="30">
    <w:abstractNumId w:val="4"/>
  </w:num>
  <w:num w:numId="31">
    <w:abstractNumId w:val="0"/>
    <w:lvlOverride w:ilvl="0">
      <w:startOverride w:val="1"/>
    </w:lvlOverride>
  </w:num>
  <w:num w:numId="32">
    <w:abstractNumId w:val="0"/>
    <w:lvlOverride w:ilvl="0">
      <w:startOverride w:val="1"/>
    </w:lvlOverride>
  </w:num>
  <w:num w:numId="33">
    <w:abstractNumId w:val="0"/>
    <w:lvlOverride w:ilvl="0">
      <w:startOverride w:val="1"/>
    </w:lvlOverride>
  </w:num>
  <w:num w:numId="34">
    <w:abstractNumId w:val="0"/>
    <w:lvlOverride w:ilvl="0">
      <w:startOverride w:val="1"/>
    </w:lvlOverride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14D"/>
    <w:rsid w:val="00014E2B"/>
    <w:rsid w:val="00021651"/>
    <w:rsid w:val="0002314D"/>
    <w:rsid w:val="00037D0D"/>
    <w:rsid w:val="00046B14"/>
    <w:rsid w:val="000541D9"/>
    <w:rsid w:val="0005776D"/>
    <w:rsid w:val="000809BD"/>
    <w:rsid w:val="00081282"/>
    <w:rsid w:val="0008632E"/>
    <w:rsid w:val="00091633"/>
    <w:rsid w:val="000C3509"/>
    <w:rsid w:val="000C4635"/>
    <w:rsid w:val="000D32CE"/>
    <w:rsid w:val="000E0A32"/>
    <w:rsid w:val="000E276C"/>
    <w:rsid w:val="000E62CC"/>
    <w:rsid w:val="00110457"/>
    <w:rsid w:val="001215E8"/>
    <w:rsid w:val="00122F56"/>
    <w:rsid w:val="00123A49"/>
    <w:rsid w:val="00141CB6"/>
    <w:rsid w:val="0016023A"/>
    <w:rsid w:val="001634F5"/>
    <w:rsid w:val="00166DA3"/>
    <w:rsid w:val="00191B22"/>
    <w:rsid w:val="00194A5F"/>
    <w:rsid w:val="001B3E79"/>
    <w:rsid w:val="001D5C0C"/>
    <w:rsid w:val="001D5E50"/>
    <w:rsid w:val="001D6032"/>
    <w:rsid w:val="001E22CD"/>
    <w:rsid w:val="001E3781"/>
    <w:rsid w:val="001F6C1E"/>
    <w:rsid w:val="00217557"/>
    <w:rsid w:val="002366A6"/>
    <w:rsid w:val="00264F25"/>
    <w:rsid w:val="00276B91"/>
    <w:rsid w:val="00294FFA"/>
    <w:rsid w:val="002B0819"/>
    <w:rsid w:val="002B42F9"/>
    <w:rsid w:val="002B5E9D"/>
    <w:rsid w:val="002D660A"/>
    <w:rsid w:val="002D7865"/>
    <w:rsid w:val="002D7FD2"/>
    <w:rsid w:val="00315E52"/>
    <w:rsid w:val="003270C0"/>
    <w:rsid w:val="00334EA4"/>
    <w:rsid w:val="00352081"/>
    <w:rsid w:val="00380CBD"/>
    <w:rsid w:val="00381D21"/>
    <w:rsid w:val="0039698D"/>
    <w:rsid w:val="003E1B92"/>
    <w:rsid w:val="003F2DC0"/>
    <w:rsid w:val="003F705B"/>
    <w:rsid w:val="00440ED2"/>
    <w:rsid w:val="004461E1"/>
    <w:rsid w:val="004525FD"/>
    <w:rsid w:val="00472DD7"/>
    <w:rsid w:val="004743DC"/>
    <w:rsid w:val="004B597F"/>
    <w:rsid w:val="004C4524"/>
    <w:rsid w:val="004C6B6B"/>
    <w:rsid w:val="004E28B4"/>
    <w:rsid w:val="004E4A3D"/>
    <w:rsid w:val="00502027"/>
    <w:rsid w:val="00506B5F"/>
    <w:rsid w:val="005317DC"/>
    <w:rsid w:val="00536A64"/>
    <w:rsid w:val="005459E8"/>
    <w:rsid w:val="0054666E"/>
    <w:rsid w:val="00560495"/>
    <w:rsid w:val="00565A95"/>
    <w:rsid w:val="00581F91"/>
    <w:rsid w:val="005C20B1"/>
    <w:rsid w:val="005C76E4"/>
    <w:rsid w:val="005F0B63"/>
    <w:rsid w:val="00605BAD"/>
    <w:rsid w:val="00612717"/>
    <w:rsid w:val="006221AE"/>
    <w:rsid w:val="006266D1"/>
    <w:rsid w:val="00650EAA"/>
    <w:rsid w:val="006707E3"/>
    <w:rsid w:val="00676EEC"/>
    <w:rsid w:val="00683547"/>
    <w:rsid w:val="00683681"/>
    <w:rsid w:val="00684E10"/>
    <w:rsid w:val="006A4171"/>
    <w:rsid w:val="006A54AA"/>
    <w:rsid w:val="006C6BCA"/>
    <w:rsid w:val="007072FD"/>
    <w:rsid w:val="00710079"/>
    <w:rsid w:val="007113AF"/>
    <w:rsid w:val="0071523D"/>
    <w:rsid w:val="00715D6B"/>
    <w:rsid w:val="00726620"/>
    <w:rsid w:val="0076721F"/>
    <w:rsid w:val="00770590"/>
    <w:rsid w:val="00787EA2"/>
    <w:rsid w:val="007A5890"/>
    <w:rsid w:val="007B7000"/>
    <w:rsid w:val="007C1112"/>
    <w:rsid w:val="007C5F2D"/>
    <w:rsid w:val="007E15E4"/>
    <w:rsid w:val="0086711C"/>
    <w:rsid w:val="008704A3"/>
    <w:rsid w:val="00891292"/>
    <w:rsid w:val="008D7F96"/>
    <w:rsid w:val="008E32BD"/>
    <w:rsid w:val="008F3302"/>
    <w:rsid w:val="00900A6B"/>
    <w:rsid w:val="009020A7"/>
    <w:rsid w:val="00940454"/>
    <w:rsid w:val="00986E4F"/>
    <w:rsid w:val="009A0D1C"/>
    <w:rsid w:val="009A551C"/>
    <w:rsid w:val="009B7637"/>
    <w:rsid w:val="009C2849"/>
    <w:rsid w:val="009D704D"/>
    <w:rsid w:val="009F0430"/>
    <w:rsid w:val="009F5DC3"/>
    <w:rsid w:val="00A17B1F"/>
    <w:rsid w:val="00A24FB1"/>
    <w:rsid w:val="00A33383"/>
    <w:rsid w:val="00A76852"/>
    <w:rsid w:val="00A81A38"/>
    <w:rsid w:val="00A93962"/>
    <w:rsid w:val="00AB266D"/>
    <w:rsid w:val="00AC53C8"/>
    <w:rsid w:val="00AC6F9D"/>
    <w:rsid w:val="00AE1D6D"/>
    <w:rsid w:val="00AF0828"/>
    <w:rsid w:val="00AF6C09"/>
    <w:rsid w:val="00B04D40"/>
    <w:rsid w:val="00B1605E"/>
    <w:rsid w:val="00B17FE1"/>
    <w:rsid w:val="00B2198F"/>
    <w:rsid w:val="00B22C4C"/>
    <w:rsid w:val="00B70565"/>
    <w:rsid w:val="00B76FB0"/>
    <w:rsid w:val="00B7743E"/>
    <w:rsid w:val="00B83479"/>
    <w:rsid w:val="00B9441F"/>
    <w:rsid w:val="00BA0CA4"/>
    <w:rsid w:val="00BB511E"/>
    <w:rsid w:val="00BE6CB2"/>
    <w:rsid w:val="00BE6D03"/>
    <w:rsid w:val="00BE6EA5"/>
    <w:rsid w:val="00BF6C48"/>
    <w:rsid w:val="00C004C6"/>
    <w:rsid w:val="00C22B61"/>
    <w:rsid w:val="00C24BA5"/>
    <w:rsid w:val="00C34EB0"/>
    <w:rsid w:val="00C97C97"/>
    <w:rsid w:val="00CB3080"/>
    <w:rsid w:val="00CC5021"/>
    <w:rsid w:val="00CD185B"/>
    <w:rsid w:val="00CE06FA"/>
    <w:rsid w:val="00D06208"/>
    <w:rsid w:val="00D51C2F"/>
    <w:rsid w:val="00D727AC"/>
    <w:rsid w:val="00D90B22"/>
    <w:rsid w:val="00DF1926"/>
    <w:rsid w:val="00E20198"/>
    <w:rsid w:val="00E33EA4"/>
    <w:rsid w:val="00E40058"/>
    <w:rsid w:val="00E459D0"/>
    <w:rsid w:val="00E7158C"/>
    <w:rsid w:val="00E90347"/>
    <w:rsid w:val="00EB2E26"/>
    <w:rsid w:val="00EC625F"/>
    <w:rsid w:val="00EC77B0"/>
    <w:rsid w:val="00EF1D99"/>
    <w:rsid w:val="00F15BFA"/>
    <w:rsid w:val="00F27253"/>
    <w:rsid w:val="00F36E2A"/>
    <w:rsid w:val="00F40029"/>
    <w:rsid w:val="00F45B7A"/>
    <w:rsid w:val="00F65B34"/>
    <w:rsid w:val="00F97291"/>
    <w:rsid w:val="00F97A6C"/>
    <w:rsid w:val="00FA692D"/>
    <w:rsid w:val="00FB45A2"/>
    <w:rsid w:val="00FE10B6"/>
    <w:rsid w:val="00FE1AE8"/>
    <w:rsid w:val="00FF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65FB44C"/>
  <w15:docId w15:val="{A5D87CEE-4411-463B-B348-66BA4F666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2F56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612717"/>
    <w:pPr>
      <w:keepNext/>
      <w:numPr>
        <w:numId w:val="4"/>
      </w:numPr>
      <w:pBdr>
        <w:top w:val="single" w:sz="4" w:space="3" w:color="auto"/>
        <w:bottom w:val="single" w:sz="4" w:space="3" w:color="auto"/>
      </w:pBdr>
      <w:overflowPunct w:val="0"/>
      <w:autoSpaceDE w:val="0"/>
      <w:adjustRightInd w:val="0"/>
      <w:spacing w:before="120" w:after="120"/>
      <w:ind w:left="357" w:hanging="357"/>
      <w:outlineLvl w:val="0"/>
    </w:pPr>
    <w:rPr>
      <w:b/>
      <w:bCs/>
      <w:caps/>
      <w:kern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122F56"/>
    <w:rPr>
      <w:sz w:val="20"/>
      <w:szCs w:val="20"/>
      <w:lang w:val="en-IN"/>
    </w:rPr>
  </w:style>
  <w:style w:type="character" w:customStyle="1" w:styleId="CommentTextChar">
    <w:name w:val="Comment Text Char"/>
    <w:basedOn w:val="DefaultParagraphFont"/>
    <w:link w:val="CommentText"/>
    <w:semiHidden/>
    <w:rsid w:val="00122F56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semiHidden/>
    <w:rsid w:val="00122F56"/>
    <w:rPr>
      <w:sz w:val="16"/>
      <w:szCs w:val="16"/>
    </w:rPr>
  </w:style>
  <w:style w:type="paragraph" w:customStyle="1" w:styleId="Default">
    <w:name w:val="Default"/>
    <w:rsid w:val="00122F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2F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F56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rsid w:val="00612717"/>
    <w:rPr>
      <w:rFonts w:ascii="Times New Roman" w:eastAsia="Times New Roman" w:hAnsi="Times New Roman" w:cs="Times New Roman"/>
      <w:b/>
      <w:bCs/>
      <w:caps/>
      <w:kern w:val="32"/>
      <w:sz w:val="24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612717"/>
    <w:pPr>
      <w:tabs>
        <w:tab w:val="left" w:pos="480"/>
        <w:tab w:val="right" w:leader="dot" w:pos="9016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141CB6"/>
    <w:pPr>
      <w:spacing w:after="100"/>
      <w:ind w:left="480"/>
    </w:pPr>
  </w:style>
  <w:style w:type="paragraph" w:styleId="TOC2">
    <w:name w:val="toc 2"/>
    <w:basedOn w:val="Normal"/>
    <w:next w:val="Normal"/>
    <w:autoRedefine/>
    <w:uiPriority w:val="39"/>
    <w:unhideWhenUsed/>
    <w:rsid w:val="00141CB6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141CB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06B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6B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6B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6B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506B5F"/>
    <w:pPr>
      <w:overflowPunct w:val="0"/>
      <w:autoSpaceDE w:val="0"/>
      <w:adjustRightInd w:val="0"/>
      <w:spacing w:before="100" w:after="100"/>
    </w:pPr>
    <w:rPr>
      <w:szCs w:val="20"/>
    </w:rPr>
  </w:style>
  <w:style w:type="paragraph" w:styleId="NoSpacing">
    <w:name w:val="No Spacing"/>
    <w:uiPriority w:val="1"/>
    <w:qFormat/>
    <w:rsid w:val="00A93962"/>
    <w:pPr>
      <w:spacing w:after="0" w:line="240" w:lineRule="auto"/>
    </w:pPr>
    <w:rPr>
      <w:rFonts w:eastAsiaTheme="minorEastAsia"/>
      <w:lang w:eastAsia="e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4C6"/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04C6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97C97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B45A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D7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Light">
    <w:name w:val="Grid Table Light"/>
    <w:basedOn w:val="TableNormal"/>
    <w:uiPriority w:val="40"/>
    <w:rsid w:val="00B2198F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0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3467D-24BA-4528-8E3C-E0CE1B46D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2C81D9CC.dotm</Template>
  <TotalTime>22</TotalTime>
  <Pages>37</Pages>
  <Words>5248</Words>
  <Characters>29916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prshinde</dc:creator>
  <cp:lastModifiedBy>Preshita Chaurasiya (CCCLH)</cp:lastModifiedBy>
  <cp:revision>10</cp:revision>
  <cp:lastPrinted>2015-02-02T07:51:00Z</cp:lastPrinted>
  <dcterms:created xsi:type="dcterms:W3CDTF">2020-12-31T16:24:00Z</dcterms:created>
  <dcterms:modified xsi:type="dcterms:W3CDTF">2021-01-01T10:22:00Z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2020-11-30T13:37:54Z</vt:lpwstr>
  </property>
  <property fmtid="{D5CDD505-2E9C-101B-9397-08002B2CF9AE}" pid="4" name="MSIP_Label_f4479928-bf72-407d-92c0-68909117d533_Method">
    <vt:lpwstr>Privileged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673587c2-270f-48b4-a4d5-d8d985fb0306</vt:lpwstr>
  </property>
  <property fmtid="{D5CDD505-2E9C-101B-9397-08002B2CF9AE}" pid="8" name="MSIP_Label_f4479928-bf72-407d-92c0-68909117d533_ContentBits">
    <vt:lpwstr>2</vt:lpwstr>
  </property>
</Properties>
</file>